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commentsIds.xml" ContentType="application/vnd.openxmlformats-officedocument.wordprocessingml.commentsId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C1E74" w14:textId="77777777" w:rsidR="001544F9" w:rsidRPr="0025327E" w:rsidRDefault="002638FB" w:rsidP="00A13471">
      <w:pPr>
        <w:pStyle w:val="Kop2"/>
        <w:keepLines/>
        <w:numPr>
          <w:ilvl w:val="0"/>
          <w:numId w:val="0"/>
        </w:numPr>
        <w:tabs>
          <w:tab w:val="num" w:pos="1440"/>
        </w:tabs>
        <w:spacing w:before="280" w:after="140" w:line="276" w:lineRule="auto"/>
        <w:contextualSpacing/>
        <w:rPr>
          <w:rFonts w:ascii="Lucida Sans" w:hAnsi="Lucida Sans" w:cs="Arial"/>
          <w:sz w:val="20"/>
          <w:szCs w:val="20"/>
        </w:rPr>
      </w:pPr>
      <w:bookmarkStart w:id="0" w:name="_Toc234297138"/>
      <w:bookmarkStart w:id="1" w:name="_Toc234297139"/>
      <w:bookmarkStart w:id="2" w:name="_Toc234297140"/>
      <w:r w:rsidRPr="0025327E">
        <w:rPr>
          <w:rFonts w:ascii="Lucida Sans" w:hAnsi="Lucida Sans" w:cs="Arial"/>
          <w:sz w:val="20"/>
          <w:szCs w:val="20"/>
        </w:rPr>
        <w:t>Bijlage A-1</w:t>
      </w:r>
      <w:r w:rsidR="001544F9" w:rsidRPr="0025327E">
        <w:rPr>
          <w:rFonts w:ascii="Lucida Sans" w:hAnsi="Lucida Sans" w:cs="Arial"/>
          <w:sz w:val="20"/>
          <w:szCs w:val="20"/>
        </w:rPr>
        <w:t xml:space="preserve"> </w:t>
      </w:r>
      <w:r w:rsidR="00A13471" w:rsidRPr="0025327E">
        <w:rPr>
          <w:rFonts w:ascii="Lucida Sans" w:hAnsi="Lucida Sans" w:cs="Arial"/>
          <w:sz w:val="20"/>
          <w:szCs w:val="20"/>
        </w:rPr>
        <w:t xml:space="preserve">Standaardformulier </w:t>
      </w:r>
      <w:r w:rsidR="00F43E3C" w:rsidRPr="0025327E">
        <w:rPr>
          <w:rFonts w:ascii="Lucida Sans" w:hAnsi="Lucida Sans" w:cs="Arial"/>
          <w:sz w:val="20"/>
          <w:szCs w:val="20"/>
        </w:rPr>
        <w:t>Indieningsformulier</w:t>
      </w:r>
      <w:bookmarkEnd w:id="0"/>
    </w:p>
    <w:p w14:paraId="1608FDDE" w14:textId="0C9919F5" w:rsidR="001544F9" w:rsidRPr="0025327E" w:rsidRDefault="001544F9" w:rsidP="0025327E">
      <w:pPr>
        <w:rPr>
          <w:rFonts w:cs="Arial"/>
          <w:i/>
        </w:rPr>
      </w:pPr>
      <w:r w:rsidRPr="0025327E">
        <w:rPr>
          <w:rFonts w:cs="Arial"/>
          <w:i/>
        </w:rPr>
        <w:t xml:space="preserve">Dit </w:t>
      </w:r>
      <w:r w:rsidR="00E41B75" w:rsidRPr="0025327E">
        <w:rPr>
          <w:rFonts w:cs="Arial"/>
          <w:i/>
        </w:rPr>
        <w:t>s</w:t>
      </w:r>
      <w:r w:rsidRPr="0025327E">
        <w:rPr>
          <w:rFonts w:cs="Arial"/>
          <w:i/>
        </w:rPr>
        <w:t xml:space="preserve">tandaardformulier moet worden </w:t>
      </w:r>
      <w:r w:rsidR="00513E7B">
        <w:rPr>
          <w:rFonts w:cs="Arial"/>
          <w:i/>
        </w:rPr>
        <w:t>ondertekend door een natuurlijk</w:t>
      </w:r>
      <w:r w:rsidRPr="0025327E">
        <w:rPr>
          <w:rFonts w:cs="Arial"/>
          <w:i/>
        </w:rPr>
        <w:t xml:space="preserve"> persoon die bevoegd is de Inschrijver te vertegenwoordigen. De vertegenwoordigingsbevoegdheid moet blijken uit het/de in de Inschrijving op te nemen uittreksel(s) uit het Handelsregister (zo nodig aangevuld met een toereikende volmacht).</w:t>
      </w:r>
      <w:r w:rsidR="00912BB7" w:rsidRPr="0025327E">
        <w:rPr>
          <w:rFonts w:cs="Arial"/>
          <w:i/>
        </w:rPr>
        <w:t xml:space="preserve"> In geval van </w:t>
      </w:r>
      <w:r w:rsidR="00F9363B">
        <w:rPr>
          <w:rFonts w:cs="Arial"/>
          <w:i/>
        </w:rPr>
        <w:t>I</w:t>
      </w:r>
      <w:r w:rsidR="00912BB7" w:rsidRPr="0025327E">
        <w:rPr>
          <w:rFonts w:cs="Arial"/>
          <w:i/>
        </w:rPr>
        <w:t xml:space="preserve">nschrijving door een Combinatie, dient elk lid van de Combinatie een afzonderlijk </w:t>
      </w:r>
      <w:r w:rsidR="00F43E3C" w:rsidRPr="0025327E">
        <w:rPr>
          <w:rFonts w:cs="Arial"/>
          <w:i/>
        </w:rPr>
        <w:t xml:space="preserve">Indieningsformulier </w:t>
      </w:r>
      <w:r w:rsidR="00912BB7" w:rsidRPr="0025327E">
        <w:rPr>
          <w:rFonts w:cs="Arial"/>
          <w:i/>
        </w:rPr>
        <w:t xml:space="preserve">te ondertekenen. </w:t>
      </w:r>
    </w:p>
    <w:p w14:paraId="71FFEA30" w14:textId="77777777" w:rsidR="00F43E3C" w:rsidRPr="0025327E" w:rsidRDefault="00F43E3C" w:rsidP="0025327E">
      <w:pPr>
        <w:rPr>
          <w:rFonts w:cs="Arial"/>
          <w:i/>
        </w:rPr>
      </w:pPr>
    </w:p>
    <w:p w14:paraId="01C82AA7" w14:textId="77777777" w:rsidR="00F43E3C" w:rsidRPr="0025327E" w:rsidRDefault="00F43E3C" w:rsidP="0025327E">
      <w:pPr>
        <w:rPr>
          <w:rFonts w:cs="Arial"/>
          <w:u w:val="single"/>
        </w:rPr>
      </w:pPr>
      <w:r w:rsidRPr="0025327E">
        <w:rPr>
          <w:rFonts w:cs="Arial"/>
          <w:u w:val="single"/>
        </w:rPr>
        <w:t>Algemeen</w:t>
      </w:r>
    </w:p>
    <w:p w14:paraId="7718FBD7" w14:textId="77777777" w:rsidR="00F43E3C" w:rsidRPr="0025327E" w:rsidRDefault="00F43E3C" w:rsidP="0025327E">
      <w:pPr>
        <w:rPr>
          <w:rFonts w:cs="Arial"/>
        </w:rPr>
      </w:pPr>
    </w:p>
    <w:tbl>
      <w:tblPr>
        <w:tblW w:w="0" w:type="auto"/>
        <w:tblLook w:val="04A0" w:firstRow="1" w:lastRow="0" w:firstColumn="1" w:lastColumn="0" w:noHBand="0" w:noVBand="1"/>
      </w:tblPr>
      <w:tblGrid>
        <w:gridCol w:w="4463"/>
        <w:gridCol w:w="4563"/>
      </w:tblGrid>
      <w:tr w:rsidR="00F43E3C" w:rsidRPr="0025327E" w14:paraId="15060216" w14:textId="77777777" w:rsidTr="00D2153E">
        <w:tc>
          <w:tcPr>
            <w:tcW w:w="4583" w:type="dxa"/>
            <w:shd w:val="clear" w:color="auto" w:fill="auto"/>
          </w:tcPr>
          <w:p w14:paraId="148269A3" w14:textId="77777777" w:rsidR="00F43E3C" w:rsidRPr="0025327E" w:rsidRDefault="00F43E3C" w:rsidP="0025327E">
            <w:pPr>
              <w:rPr>
                <w:rFonts w:cs="Arial"/>
              </w:rPr>
            </w:pPr>
            <w:r w:rsidRPr="0025327E">
              <w:rPr>
                <w:rFonts w:cs="Arial"/>
              </w:rPr>
              <w:t>Naam van de onderneming:</w:t>
            </w:r>
          </w:p>
          <w:p w14:paraId="6A1B4670" w14:textId="77777777" w:rsidR="00F43E3C" w:rsidRPr="0025327E" w:rsidRDefault="00F43E3C" w:rsidP="0025327E">
            <w:pPr>
              <w:rPr>
                <w:rFonts w:cs="Arial"/>
              </w:rPr>
            </w:pPr>
          </w:p>
        </w:tc>
        <w:tc>
          <w:tcPr>
            <w:tcW w:w="4583" w:type="dxa"/>
            <w:shd w:val="clear" w:color="auto" w:fill="auto"/>
          </w:tcPr>
          <w:p w14:paraId="336A27AE" w14:textId="77777777" w:rsidR="00F43E3C" w:rsidRPr="0025327E" w:rsidRDefault="00F43E3C" w:rsidP="0025327E">
            <w:pPr>
              <w:rPr>
                <w:rFonts w:cs="Arial"/>
              </w:rPr>
            </w:pPr>
          </w:p>
          <w:p w14:paraId="0A8114C2" w14:textId="77777777" w:rsidR="00F43E3C" w:rsidRPr="0025327E" w:rsidRDefault="00F43E3C" w:rsidP="0025327E">
            <w:pPr>
              <w:rPr>
                <w:rFonts w:cs="Arial"/>
              </w:rPr>
            </w:pPr>
            <w:r w:rsidRPr="0025327E">
              <w:rPr>
                <w:rFonts w:cs="Arial"/>
              </w:rPr>
              <w:t>………………………………………………………..</w:t>
            </w:r>
          </w:p>
        </w:tc>
      </w:tr>
      <w:tr w:rsidR="00F43E3C" w:rsidRPr="0025327E" w14:paraId="4928EAB8" w14:textId="77777777" w:rsidTr="00D2153E">
        <w:tc>
          <w:tcPr>
            <w:tcW w:w="4583" w:type="dxa"/>
            <w:shd w:val="clear" w:color="auto" w:fill="auto"/>
          </w:tcPr>
          <w:p w14:paraId="228AD4E5" w14:textId="77777777" w:rsidR="00F43E3C" w:rsidRPr="0025327E" w:rsidRDefault="00F43E3C" w:rsidP="0025327E">
            <w:pPr>
              <w:tabs>
                <w:tab w:val="left" w:pos="2653"/>
              </w:tabs>
              <w:rPr>
                <w:rFonts w:cs="Arial"/>
              </w:rPr>
            </w:pPr>
            <w:r w:rsidRPr="0025327E">
              <w:rPr>
                <w:rFonts w:cs="Arial"/>
              </w:rPr>
              <w:t>Vestigingsadres:</w:t>
            </w:r>
            <w:r w:rsidR="00E109CD" w:rsidRPr="0025327E">
              <w:rPr>
                <w:rFonts w:cs="Arial"/>
              </w:rPr>
              <w:tab/>
            </w:r>
          </w:p>
          <w:p w14:paraId="431612EF" w14:textId="77777777" w:rsidR="00F43E3C" w:rsidRPr="0025327E" w:rsidRDefault="00F43E3C" w:rsidP="0025327E">
            <w:pPr>
              <w:rPr>
                <w:rFonts w:cs="Arial"/>
              </w:rPr>
            </w:pPr>
          </w:p>
        </w:tc>
        <w:tc>
          <w:tcPr>
            <w:tcW w:w="4583" w:type="dxa"/>
            <w:shd w:val="clear" w:color="auto" w:fill="auto"/>
          </w:tcPr>
          <w:p w14:paraId="40E12813" w14:textId="77777777" w:rsidR="00F43E3C" w:rsidRPr="0025327E" w:rsidRDefault="00F43E3C" w:rsidP="0025327E">
            <w:pPr>
              <w:rPr>
                <w:rFonts w:cs="Arial"/>
              </w:rPr>
            </w:pPr>
          </w:p>
          <w:p w14:paraId="18CB4529" w14:textId="77777777" w:rsidR="00F43E3C" w:rsidRPr="0025327E" w:rsidRDefault="00F43E3C" w:rsidP="0025327E">
            <w:pPr>
              <w:rPr>
                <w:rFonts w:cs="Arial"/>
              </w:rPr>
            </w:pPr>
            <w:r w:rsidRPr="0025327E">
              <w:rPr>
                <w:rFonts w:cs="Arial"/>
              </w:rPr>
              <w:t>………………………………………………………..</w:t>
            </w:r>
          </w:p>
        </w:tc>
      </w:tr>
      <w:tr w:rsidR="00F43E3C" w:rsidRPr="0025327E" w14:paraId="78607A44" w14:textId="77777777" w:rsidTr="00D2153E">
        <w:tc>
          <w:tcPr>
            <w:tcW w:w="4583" w:type="dxa"/>
            <w:shd w:val="clear" w:color="auto" w:fill="auto"/>
          </w:tcPr>
          <w:p w14:paraId="41C170DB" w14:textId="77777777" w:rsidR="00F43E3C" w:rsidRPr="0025327E" w:rsidRDefault="00F43E3C" w:rsidP="0025327E">
            <w:pPr>
              <w:rPr>
                <w:rFonts w:cs="Arial"/>
              </w:rPr>
            </w:pPr>
            <w:r w:rsidRPr="0025327E">
              <w:rPr>
                <w:rFonts w:cs="Arial"/>
              </w:rPr>
              <w:t>Postcode en plaats:</w:t>
            </w:r>
          </w:p>
          <w:p w14:paraId="35135D7F" w14:textId="77777777" w:rsidR="00F43E3C" w:rsidRPr="0025327E" w:rsidRDefault="00F43E3C" w:rsidP="0025327E">
            <w:pPr>
              <w:rPr>
                <w:rFonts w:cs="Arial"/>
              </w:rPr>
            </w:pPr>
          </w:p>
        </w:tc>
        <w:tc>
          <w:tcPr>
            <w:tcW w:w="4583" w:type="dxa"/>
            <w:shd w:val="clear" w:color="auto" w:fill="auto"/>
          </w:tcPr>
          <w:p w14:paraId="42F6A61B" w14:textId="77777777" w:rsidR="00F43E3C" w:rsidRPr="0025327E" w:rsidRDefault="00F43E3C" w:rsidP="0025327E">
            <w:pPr>
              <w:rPr>
                <w:rFonts w:cs="Arial"/>
              </w:rPr>
            </w:pPr>
          </w:p>
          <w:p w14:paraId="0B4F32E7" w14:textId="77777777" w:rsidR="00F43E3C" w:rsidRPr="0025327E" w:rsidRDefault="00F43E3C" w:rsidP="0025327E">
            <w:pPr>
              <w:rPr>
                <w:rFonts w:cs="Arial"/>
              </w:rPr>
            </w:pPr>
            <w:r w:rsidRPr="0025327E">
              <w:rPr>
                <w:rFonts w:cs="Arial"/>
              </w:rPr>
              <w:t>………………………………………………………..</w:t>
            </w:r>
          </w:p>
        </w:tc>
      </w:tr>
      <w:tr w:rsidR="00F43E3C" w:rsidRPr="0025327E" w14:paraId="7240C21D" w14:textId="77777777" w:rsidTr="00D2153E">
        <w:tc>
          <w:tcPr>
            <w:tcW w:w="4583" w:type="dxa"/>
            <w:shd w:val="clear" w:color="auto" w:fill="auto"/>
          </w:tcPr>
          <w:p w14:paraId="283F854E" w14:textId="77777777" w:rsidR="00F43E3C" w:rsidRPr="0025327E" w:rsidRDefault="00F43E3C" w:rsidP="0025327E">
            <w:pPr>
              <w:rPr>
                <w:rFonts w:cs="Arial"/>
              </w:rPr>
            </w:pPr>
            <w:r w:rsidRPr="0025327E">
              <w:rPr>
                <w:rFonts w:cs="Arial"/>
              </w:rPr>
              <w:t>Land:</w:t>
            </w:r>
          </w:p>
          <w:p w14:paraId="27E9CBE4" w14:textId="77777777" w:rsidR="00F43E3C" w:rsidRPr="0025327E" w:rsidRDefault="00F43E3C" w:rsidP="0025327E">
            <w:pPr>
              <w:rPr>
                <w:rFonts w:cs="Arial"/>
              </w:rPr>
            </w:pPr>
          </w:p>
        </w:tc>
        <w:tc>
          <w:tcPr>
            <w:tcW w:w="4583" w:type="dxa"/>
            <w:shd w:val="clear" w:color="auto" w:fill="auto"/>
          </w:tcPr>
          <w:p w14:paraId="4F3FB967" w14:textId="77777777" w:rsidR="00F43E3C" w:rsidRPr="0025327E" w:rsidRDefault="00F43E3C" w:rsidP="0025327E">
            <w:pPr>
              <w:rPr>
                <w:rFonts w:cs="Arial"/>
              </w:rPr>
            </w:pPr>
          </w:p>
          <w:p w14:paraId="5AB87A82" w14:textId="77777777" w:rsidR="00F43E3C" w:rsidRPr="0025327E" w:rsidRDefault="00F43E3C" w:rsidP="0025327E">
            <w:pPr>
              <w:rPr>
                <w:rFonts w:cs="Arial"/>
              </w:rPr>
            </w:pPr>
            <w:r w:rsidRPr="0025327E">
              <w:rPr>
                <w:rFonts w:cs="Arial"/>
              </w:rPr>
              <w:t>………………………………………………………..</w:t>
            </w:r>
          </w:p>
        </w:tc>
      </w:tr>
      <w:tr w:rsidR="00F43E3C" w:rsidRPr="0025327E" w14:paraId="17F5C52C" w14:textId="77777777" w:rsidTr="00D2153E">
        <w:tc>
          <w:tcPr>
            <w:tcW w:w="4583" w:type="dxa"/>
            <w:shd w:val="clear" w:color="auto" w:fill="auto"/>
          </w:tcPr>
          <w:p w14:paraId="3963BA29" w14:textId="77777777" w:rsidR="00F43E3C" w:rsidRPr="0025327E" w:rsidRDefault="00F43E3C" w:rsidP="0025327E">
            <w:pPr>
              <w:rPr>
                <w:rFonts w:cs="Arial"/>
              </w:rPr>
            </w:pPr>
            <w:r w:rsidRPr="0025327E">
              <w:rPr>
                <w:rFonts w:cs="Arial"/>
              </w:rPr>
              <w:t>Telefoonnummer:</w:t>
            </w:r>
          </w:p>
          <w:p w14:paraId="41E998D3" w14:textId="77777777" w:rsidR="00F43E3C" w:rsidRPr="0025327E" w:rsidRDefault="00F43E3C" w:rsidP="0025327E">
            <w:pPr>
              <w:rPr>
                <w:rFonts w:cs="Arial"/>
              </w:rPr>
            </w:pPr>
          </w:p>
        </w:tc>
        <w:tc>
          <w:tcPr>
            <w:tcW w:w="4583" w:type="dxa"/>
            <w:shd w:val="clear" w:color="auto" w:fill="auto"/>
          </w:tcPr>
          <w:p w14:paraId="3998C001" w14:textId="77777777" w:rsidR="00F43E3C" w:rsidRPr="0025327E" w:rsidRDefault="00F43E3C" w:rsidP="0025327E">
            <w:pPr>
              <w:rPr>
                <w:rFonts w:cs="Arial"/>
              </w:rPr>
            </w:pPr>
          </w:p>
          <w:p w14:paraId="340AA8AD" w14:textId="77777777" w:rsidR="00F43E3C" w:rsidRPr="0025327E" w:rsidRDefault="00F43E3C" w:rsidP="0025327E">
            <w:pPr>
              <w:rPr>
                <w:rFonts w:cs="Arial"/>
              </w:rPr>
            </w:pPr>
            <w:r w:rsidRPr="0025327E">
              <w:rPr>
                <w:rFonts w:cs="Arial"/>
              </w:rPr>
              <w:t>………………………………………………………..</w:t>
            </w:r>
          </w:p>
        </w:tc>
      </w:tr>
      <w:tr w:rsidR="00F43E3C" w:rsidRPr="0025327E" w14:paraId="509A5CD3" w14:textId="77777777" w:rsidTr="00D2153E">
        <w:tc>
          <w:tcPr>
            <w:tcW w:w="4583" w:type="dxa"/>
            <w:shd w:val="clear" w:color="auto" w:fill="auto"/>
          </w:tcPr>
          <w:p w14:paraId="4A99F809" w14:textId="77777777" w:rsidR="00F43E3C" w:rsidRPr="0025327E" w:rsidRDefault="00F43E3C" w:rsidP="0025327E">
            <w:pPr>
              <w:rPr>
                <w:rFonts w:cs="Arial"/>
              </w:rPr>
            </w:pPr>
            <w:r w:rsidRPr="0025327E">
              <w:rPr>
                <w:rFonts w:cs="Arial"/>
              </w:rPr>
              <w:t>Telefaxnummer:</w:t>
            </w:r>
          </w:p>
          <w:p w14:paraId="0FCD3CF3" w14:textId="77777777" w:rsidR="00F43E3C" w:rsidRPr="0025327E" w:rsidRDefault="00F43E3C" w:rsidP="0025327E">
            <w:pPr>
              <w:rPr>
                <w:rFonts w:cs="Arial"/>
              </w:rPr>
            </w:pPr>
          </w:p>
        </w:tc>
        <w:tc>
          <w:tcPr>
            <w:tcW w:w="4583" w:type="dxa"/>
            <w:shd w:val="clear" w:color="auto" w:fill="auto"/>
          </w:tcPr>
          <w:p w14:paraId="4FA7FB49" w14:textId="77777777" w:rsidR="00F43E3C" w:rsidRPr="0025327E" w:rsidRDefault="00F43E3C" w:rsidP="0025327E">
            <w:pPr>
              <w:rPr>
                <w:rFonts w:cs="Arial"/>
              </w:rPr>
            </w:pPr>
          </w:p>
          <w:p w14:paraId="7A600485" w14:textId="77777777" w:rsidR="00F43E3C" w:rsidRPr="0025327E" w:rsidRDefault="00F43E3C" w:rsidP="0025327E">
            <w:pPr>
              <w:rPr>
                <w:rFonts w:cs="Arial"/>
              </w:rPr>
            </w:pPr>
            <w:r w:rsidRPr="0025327E">
              <w:rPr>
                <w:rFonts w:cs="Arial"/>
              </w:rPr>
              <w:t>………………………………………………………..</w:t>
            </w:r>
          </w:p>
        </w:tc>
      </w:tr>
      <w:tr w:rsidR="00F43E3C" w:rsidRPr="0025327E" w14:paraId="2050B07C" w14:textId="77777777" w:rsidTr="00D2153E">
        <w:tc>
          <w:tcPr>
            <w:tcW w:w="4583" w:type="dxa"/>
            <w:shd w:val="clear" w:color="auto" w:fill="auto"/>
          </w:tcPr>
          <w:p w14:paraId="4CE7E3E4" w14:textId="77777777" w:rsidR="00F43E3C" w:rsidRPr="0025327E" w:rsidRDefault="00F43E3C" w:rsidP="0025327E">
            <w:pPr>
              <w:rPr>
                <w:rFonts w:cs="Arial"/>
              </w:rPr>
            </w:pPr>
            <w:r w:rsidRPr="0025327E">
              <w:rPr>
                <w:rFonts w:cs="Arial"/>
              </w:rPr>
              <w:t>Rechtsvorm van de onderneming:</w:t>
            </w:r>
          </w:p>
          <w:p w14:paraId="771E887A" w14:textId="77777777" w:rsidR="00F43E3C" w:rsidRPr="0025327E" w:rsidRDefault="00F43E3C" w:rsidP="0025327E">
            <w:pPr>
              <w:rPr>
                <w:rFonts w:cs="Arial"/>
              </w:rPr>
            </w:pPr>
          </w:p>
        </w:tc>
        <w:tc>
          <w:tcPr>
            <w:tcW w:w="4583" w:type="dxa"/>
            <w:shd w:val="clear" w:color="auto" w:fill="auto"/>
          </w:tcPr>
          <w:p w14:paraId="6966AAAD" w14:textId="77777777" w:rsidR="00F43E3C" w:rsidRPr="0025327E" w:rsidRDefault="00F43E3C" w:rsidP="0025327E">
            <w:pPr>
              <w:rPr>
                <w:rFonts w:cs="Arial"/>
              </w:rPr>
            </w:pPr>
          </w:p>
          <w:p w14:paraId="22AEA084" w14:textId="77777777" w:rsidR="00F43E3C" w:rsidRPr="0025327E" w:rsidRDefault="00F43E3C" w:rsidP="0025327E">
            <w:pPr>
              <w:rPr>
                <w:rFonts w:cs="Arial"/>
              </w:rPr>
            </w:pPr>
            <w:r w:rsidRPr="0025327E">
              <w:rPr>
                <w:rFonts w:cs="Arial"/>
              </w:rPr>
              <w:t>………………………………………………………..</w:t>
            </w:r>
          </w:p>
        </w:tc>
      </w:tr>
      <w:tr w:rsidR="00F43E3C" w:rsidRPr="0025327E" w14:paraId="0524128E" w14:textId="77777777" w:rsidTr="00D2153E">
        <w:tc>
          <w:tcPr>
            <w:tcW w:w="4583" w:type="dxa"/>
            <w:shd w:val="clear" w:color="auto" w:fill="auto"/>
          </w:tcPr>
          <w:p w14:paraId="528F584B" w14:textId="77777777" w:rsidR="00F43E3C" w:rsidRPr="0025327E" w:rsidRDefault="00F43E3C" w:rsidP="0025327E">
            <w:pPr>
              <w:rPr>
                <w:rFonts w:cs="Arial"/>
              </w:rPr>
            </w:pPr>
            <w:r w:rsidRPr="0025327E">
              <w:rPr>
                <w:rFonts w:cs="Arial"/>
              </w:rPr>
              <w:t>Contactpersoon:</w:t>
            </w:r>
          </w:p>
          <w:p w14:paraId="603B0784" w14:textId="77777777" w:rsidR="00F43E3C" w:rsidRPr="0025327E" w:rsidRDefault="00F43E3C" w:rsidP="0025327E">
            <w:pPr>
              <w:rPr>
                <w:rFonts w:cs="Arial"/>
              </w:rPr>
            </w:pPr>
          </w:p>
        </w:tc>
        <w:tc>
          <w:tcPr>
            <w:tcW w:w="4583" w:type="dxa"/>
            <w:shd w:val="clear" w:color="auto" w:fill="auto"/>
          </w:tcPr>
          <w:p w14:paraId="539C3DBA" w14:textId="77777777" w:rsidR="00F43E3C" w:rsidRPr="0025327E" w:rsidRDefault="00F43E3C" w:rsidP="0025327E">
            <w:pPr>
              <w:rPr>
                <w:rFonts w:cs="Arial"/>
              </w:rPr>
            </w:pPr>
          </w:p>
          <w:p w14:paraId="2BF8DC31" w14:textId="77777777" w:rsidR="00F43E3C" w:rsidRPr="0025327E" w:rsidRDefault="00F43E3C" w:rsidP="0025327E">
            <w:pPr>
              <w:rPr>
                <w:rFonts w:cs="Arial"/>
              </w:rPr>
            </w:pPr>
            <w:r w:rsidRPr="0025327E">
              <w:rPr>
                <w:rFonts w:cs="Arial"/>
              </w:rPr>
              <w:t>………………………………………………………..</w:t>
            </w:r>
          </w:p>
        </w:tc>
      </w:tr>
      <w:tr w:rsidR="00F43E3C" w:rsidRPr="0025327E" w14:paraId="6C40FAFA" w14:textId="77777777" w:rsidTr="00D2153E">
        <w:tc>
          <w:tcPr>
            <w:tcW w:w="4583" w:type="dxa"/>
            <w:shd w:val="clear" w:color="auto" w:fill="auto"/>
          </w:tcPr>
          <w:p w14:paraId="53E88164" w14:textId="77777777" w:rsidR="00F43E3C" w:rsidRPr="0025327E" w:rsidRDefault="00F43E3C" w:rsidP="0025327E">
            <w:pPr>
              <w:rPr>
                <w:rFonts w:cs="Arial"/>
              </w:rPr>
            </w:pPr>
            <w:r w:rsidRPr="0025327E">
              <w:rPr>
                <w:rFonts w:cs="Arial"/>
              </w:rPr>
              <w:t>E-mailadres contactpersoon:</w:t>
            </w:r>
          </w:p>
        </w:tc>
        <w:tc>
          <w:tcPr>
            <w:tcW w:w="4583" w:type="dxa"/>
            <w:shd w:val="clear" w:color="auto" w:fill="auto"/>
          </w:tcPr>
          <w:p w14:paraId="19B8AED3" w14:textId="77777777" w:rsidR="00F43E3C" w:rsidRPr="0025327E" w:rsidRDefault="00F43E3C" w:rsidP="0025327E">
            <w:pPr>
              <w:rPr>
                <w:rFonts w:cs="Arial"/>
              </w:rPr>
            </w:pPr>
          </w:p>
          <w:p w14:paraId="5D1791CB" w14:textId="77777777" w:rsidR="00F43E3C" w:rsidRPr="0025327E" w:rsidRDefault="00F43E3C" w:rsidP="0025327E">
            <w:pPr>
              <w:rPr>
                <w:rFonts w:cs="Arial"/>
              </w:rPr>
            </w:pPr>
            <w:r w:rsidRPr="0025327E">
              <w:rPr>
                <w:rFonts w:cs="Arial"/>
              </w:rPr>
              <w:t>………………………………………………………..</w:t>
            </w:r>
          </w:p>
        </w:tc>
      </w:tr>
    </w:tbl>
    <w:p w14:paraId="13E927AF" w14:textId="77777777" w:rsidR="00F43E3C" w:rsidRPr="0025327E" w:rsidRDefault="00F43E3C" w:rsidP="0025327E">
      <w:pPr>
        <w:rPr>
          <w:rFonts w:cs="Arial"/>
        </w:rPr>
      </w:pPr>
    </w:p>
    <w:p w14:paraId="72A4168C" w14:textId="77777777" w:rsidR="00F43E3C" w:rsidRPr="0025327E" w:rsidRDefault="00F43E3C" w:rsidP="0025327E">
      <w:pPr>
        <w:rPr>
          <w:rFonts w:cs="Arial"/>
        </w:rPr>
      </w:pPr>
      <w:r w:rsidRPr="0025327E">
        <w:rPr>
          <w:rFonts w:cs="Arial"/>
        </w:rPr>
        <w:t xml:space="preserve">In geval van Combinatie: de namen van de </w:t>
      </w:r>
      <w:proofErr w:type="spellStart"/>
      <w:r w:rsidRPr="0025327E">
        <w:rPr>
          <w:rFonts w:cs="Arial"/>
        </w:rPr>
        <w:t>combinant</w:t>
      </w:r>
      <w:proofErr w:type="spellEnd"/>
      <w:r w:rsidRPr="0025327E">
        <w:rPr>
          <w:rFonts w:cs="Arial"/>
        </w:rPr>
        <w:t>(en) en naam van de penvoerder binnen de Combinatie:</w:t>
      </w:r>
    </w:p>
    <w:p w14:paraId="1C01FEFC" w14:textId="77777777" w:rsidR="00F43E3C" w:rsidRPr="0025327E" w:rsidRDefault="00F43E3C" w:rsidP="0025327E">
      <w:pPr>
        <w:rPr>
          <w:rFonts w:cs="Arial"/>
        </w:rPr>
      </w:pPr>
    </w:p>
    <w:tbl>
      <w:tblPr>
        <w:tblW w:w="0" w:type="auto"/>
        <w:tblLook w:val="04A0" w:firstRow="1" w:lastRow="0" w:firstColumn="1" w:lastColumn="0" w:noHBand="0" w:noVBand="1"/>
      </w:tblPr>
      <w:tblGrid>
        <w:gridCol w:w="4461"/>
        <w:gridCol w:w="4565"/>
      </w:tblGrid>
      <w:tr w:rsidR="00F43E3C" w:rsidRPr="0025327E" w14:paraId="7BCA7D08" w14:textId="77777777" w:rsidTr="00D2153E">
        <w:tc>
          <w:tcPr>
            <w:tcW w:w="4583" w:type="dxa"/>
            <w:shd w:val="clear" w:color="auto" w:fill="auto"/>
          </w:tcPr>
          <w:p w14:paraId="139FC26C" w14:textId="77777777" w:rsidR="00F43E3C" w:rsidRPr="0025327E" w:rsidRDefault="00F43E3C" w:rsidP="0025327E">
            <w:pPr>
              <w:rPr>
                <w:rFonts w:cs="Arial"/>
              </w:rPr>
            </w:pPr>
            <w:r w:rsidRPr="0025327E">
              <w:rPr>
                <w:rFonts w:cs="Arial"/>
              </w:rPr>
              <w:t>Penvoerder:</w:t>
            </w:r>
          </w:p>
          <w:p w14:paraId="72F2578A" w14:textId="77777777" w:rsidR="00F43E3C" w:rsidRPr="0025327E" w:rsidRDefault="00F43E3C" w:rsidP="0025327E">
            <w:pPr>
              <w:rPr>
                <w:rFonts w:cs="Arial"/>
              </w:rPr>
            </w:pPr>
          </w:p>
        </w:tc>
        <w:tc>
          <w:tcPr>
            <w:tcW w:w="4583" w:type="dxa"/>
            <w:shd w:val="clear" w:color="auto" w:fill="auto"/>
          </w:tcPr>
          <w:p w14:paraId="56152CB6" w14:textId="77777777" w:rsidR="00F43E3C" w:rsidRPr="0025327E" w:rsidRDefault="00F43E3C" w:rsidP="0025327E">
            <w:pPr>
              <w:rPr>
                <w:rFonts w:cs="Arial"/>
              </w:rPr>
            </w:pPr>
          </w:p>
          <w:p w14:paraId="05612B65" w14:textId="77777777" w:rsidR="00F43E3C" w:rsidRPr="0025327E" w:rsidRDefault="00F43E3C" w:rsidP="0025327E">
            <w:pPr>
              <w:rPr>
                <w:rFonts w:cs="Arial"/>
              </w:rPr>
            </w:pPr>
            <w:r w:rsidRPr="0025327E">
              <w:rPr>
                <w:rFonts w:cs="Arial"/>
              </w:rPr>
              <w:t>………………………………………………………..</w:t>
            </w:r>
          </w:p>
        </w:tc>
      </w:tr>
      <w:tr w:rsidR="00F43E3C" w:rsidRPr="0025327E" w14:paraId="695382EE" w14:textId="77777777" w:rsidTr="00D2153E">
        <w:tc>
          <w:tcPr>
            <w:tcW w:w="4583" w:type="dxa"/>
            <w:shd w:val="clear" w:color="auto" w:fill="auto"/>
          </w:tcPr>
          <w:p w14:paraId="222B96B7" w14:textId="77777777" w:rsidR="00F43E3C" w:rsidRPr="0025327E" w:rsidRDefault="00F43E3C" w:rsidP="0025327E">
            <w:pPr>
              <w:rPr>
                <w:rFonts w:cs="Arial"/>
              </w:rPr>
            </w:pPr>
            <w:r w:rsidRPr="0025327E">
              <w:rPr>
                <w:rFonts w:cs="Arial"/>
              </w:rPr>
              <w:t>Overige combinanten:</w:t>
            </w:r>
          </w:p>
          <w:p w14:paraId="7D41B93A" w14:textId="77777777" w:rsidR="00F43E3C" w:rsidRPr="0025327E" w:rsidRDefault="00F43E3C" w:rsidP="0025327E">
            <w:pPr>
              <w:rPr>
                <w:rFonts w:cs="Arial"/>
              </w:rPr>
            </w:pPr>
          </w:p>
        </w:tc>
        <w:tc>
          <w:tcPr>
            <w:tcW w:w="4583" w:type="dxa"/>
            <w:shd w:val="clear" w:color="auto" w:fill="auto"/>
          </w:tcPr>
          <w:p w14:paraId="5D6BE29A" w14:textId="77777777" w:rsidR="00F43E3C" w:rsidRPr="0025327E" w:rsidRDefault="00F43E3C" w:rsidP="0025327E">
            <w:pPr>
              <w:rPr>
                <w:rFonts w:cs="Arial"/>
              </w:rPr>
            </w:pPr>
          </w:p>
          <w:p w14:paraId="0EE10397" w14:textId="77777777" w:rsidR="00F43E3C" w:rsidRPr="0025327E" w:rsidRDefault="00F43E3C" w:rsidP="0025327E">
            <w:pPr>
              <w:rPr>
                <w:rFonts w:cs="Arial"/>
              </w:rPr>
            </w:pPr>
            <w:r w:rsidRPr="0025327E">
              <w:rPr>
                <w:rFonts w:cs="Arial"/>
              </w:rPr>
              <w:t>………………………………………………………..</w:t>
            </w:r>
          </w:p>
        </w:tc>
      </w:tr>
      <w:tr w:rsidR="00F43E3C" w:rsidRPr="0025327E" w14:paraId="62A72353" w14:textId="77777777" w:rsidTr="00D2153E">
        <w:tc>
          <w:tcPr>
            <w:tcW w:w="4583" w:type="dxa"/>
            <w:shd w:val="clear" w:color="auto" w:fill="auto"/>
          </w:tcPr>
          <w:p w14:paraId="43D2E4D0" w14:textId="77777777" w:rsidR="00F43E3C" w:rsidRPr="0025327E" w:rsidRDefault="00F43E3C" w:rsidP="0025327E">
            <w:pPr>
              <w:rPr>
                <w:rFonts w:cs="Arial"/>
              </w:rPr>
            </w:pPr>
          </w:p>
        </w:tc>
        <w:tc>
          <w:tcPr>
            <w:tcW w:w="4583" w:type="dxa"/>
            <w:shd w:val="clear" w:color="auto" w:fill="auto"/>
          </w:tcPr>
          <w:p w14:paraId="0CA0DF2D" w14:textId="77777777" w:rsidR="00F43E3C" w:rsidRPr="0025327E" w:rsidRDefault="00F43E3C" w:rsidP="0025327E">
            <w:pPr>
              <w:rPr>
                <w:rFonts w:cs="Arial"/>
              </w:rPr>
            </w:pPr>
          </w:p>
          <w:p w14:paraId="129E6C23" w14:textId="77777777" w:rsidR="00F43E3C" w:rsidRPr="0025327E" w:rsidRDefault="00F43E3C" w:rsidP="0025327E">
            <w:pPr>
              <w:rPr>
                <w:rFonts w:cs="Arial"/>
              </w:rPr>
            </w:pPr>
            <w:r w:rsidRPr="0025327E">
              <w:rPr>
                <w:rFonts w:cs="Arial"/>
              </w:rPr>
              <w:t>………………………………………………………..</w:t>
            </w:r>
          </w:p>
        </w:tc>
      </w:tr>
      <w:tr w:rsidR="00F43E3C" w:rsidRPr="0025327E" w14:paraId="23ECBF33" w14:textId="77777777" w:rsidTr="00D2153E">
        <w:tc>
          <w:tcPr>
            <w:tcW w:w="4583" w:type="dxa"/>
            <w:shd w:val="clear" w:color="auto" w:fill="auto"/>
          </w:tcPr>
          <w:p w14:paraId="4103123A" w14:textId="77777777" w:rsidR="00F43E3C" w:rsidRPr="0025327E" w:rsidRDefault="00F43E3C" w:rsidP="0025327E">
            <w:pPr>
              <w:rPr>
                <w:rFonts w:cs="Arial"/>
              </w:rPr>
            </w:pPr>
          </w:p>
        </w:tc>
        <w:tc>
          <w:tcPr>
            <w:tcW w:w="4583" w:type="dxa"/>
            <w:shd w:val="clear" w:color="auto" w:fill="auto"/>
          </w:tcPr>
          <w:p w14:paraId="2DDF0434" w14:textId="77777777" w:rsidR="00F43E3C" w:rsidRPr="0025327E" w:rsidRDefault="00F43E3C" w:rsidP="0025327E">
            <w:pPr>
              <w:rPr>
                <w:rFonts w:cs="Arial"/>
              </w:rPr>
            </w:pPr>
          </w:p>
          <w:p w14:paraId="5FB0FD28" w14:textId="77777777" w:rsidR="00F43E3C" w:rsidRPr="0025327E" w:rsidRDefault="00F43E3C" w:rsidP="0025327E">
            <w:pPr>
              <w:rPr>
                <w:rFonts w:cs="Arial"/>
              </w:rPr>
            </w:pPr>
            <w:r w:rsidRPr="0025327E">
              <w:rPr>
                <w:rFonts w:cs="Arial"/>
              </w:rPr>
              <w:t>………………………………………………………..</w:t>
            </w:r>
          </w:p>
        </w:tc>
      </w:tr>
      <w:tr w:rsidR="00F43E3C" w:rsidRPr="0025327E" w14:paraId="399300A2" w14:textId="77777777" w:rsidTr="00D2153E">
        <w:tc>
          <w:tcPr>
            <w:tcW w:w="4583" w:type="dxa"/>
            <w:shd w:val="clear" w:color="auto" w:fill="auto"/>
          </w:tcPr>
          <w:p w14:paraId="4C6FCEEF" w14:textId="77777777" w:rsidR="00F43E3C" w:rsidRPr="0025327E" w:rsidRDefault="00F43E3C" w:rsidP="0025327E">
            <w:pPr>
              <w:rPr>
                <w:rFonts w:cs="Arial"/>
              </w:rPr>
            </w:pPr>
          </w:p>
        </w:tc>
        <w:tc>
          <w:tcPr>
            <w:tcW w:w="4583" w:type="dxa"/>
            <w:shd w:val="clear" w:color="auto" w:fill="auto"/>
          </w:tcPr>
          <w:p w14:paraId="786284A2" w14:textId="77777777" w:rsidR="00F43E3C" w:rsidRPr="0025327E" w:rsidRDefault="00F43E3C" w:rsidP="0025327E">
            <w:pPr>
              <w:rPr>
                <w:rFonts w:cs="Arial"/>
              </w:rPr>
            </w:pPr>
          </w:p>
          <w:p w14:paraId="76872493" w14:textId="77777777" w:rsidR="00F43E3C" w:rsidRPr="0025327E" w:rsidRDefault="00F43E3C" w:rsidP="0025327E">
            <w:pPr>
              <w:rPr>
                <w:rFonts w:cs="Arial"/>
              </w:rPr>
            </w:pPr>
            <w:r w:rsidRPr="0025327E">
              <w:rPr>
                <w:rFonts w:cs="Arial"/>
              </w:rPr>
              <w:t>………………………………………………………..</w:t>
            </w:r>
          </w:p>
        </w:tc>
      </w:tr>
    </w:tbl>
    <w:p w14:paraId="578C099D" w14:textId="77777777" w:rsidR="00F43E3C" w:rsidRPr="0025327E" w:rsidRDefault="00F43E3C" w:rsidP="0025327E">
      <w:pPr>
        <w:rPr>
          <w:rFonts w:cs="Arial"/>
        </w:rPr>
      </w:pPr>
    </w:p>
    <w:p w14:paraId="32599FCE" w14:textId="067A3F4F" w:rsidR="00F43E3C" w:rsidRPr="00BB7A6B" w:rsidRDefault="00F43E3C" w:rsidP="0025327E">
      <w:pPr>
        <w:rPr>
          <w:rFonts w:cs="Arial"/>
          <w:vanish/>
          <w:specVanish/>
        </w:rPr>
      </w:pPr>
      <w:r w:rsidRPr="0025327E">
        <w:rPr>
          <w:rFonts w:cs="Arial"/>
        </w:rPr>
        <w:t>[naam Inschrijver] dient hierbij zijn Inschrijving in voor de uitvoer</w:t>
      </w:r>
      <w:r w:rsidR="00513E7B">
        <w:rPr>
          <w:rFonts w:cs="Arial"/>
        </w:rPr>
        <w:t>ing</w:t>
      </w:r>
      <w:r w:rsidRPr="0025327E">
        <w:rPr>
          <w:rFonts w:cs="Arial"/>
        </w:rPr>
        <w:t xml:space="preserve"> van de “OV-Concessie </w:t>
      </w:r>
      <w:r w:rsidR="00BB7A6B">
        <w:rPr>
          <w:rFonts w:cs="Arial"/>
        </w:rPr>
        <w:t>Gooi en Vechtstreek</w:t>
      </w:r>
      <w:r w:rsidRPr="0025327E">
        <w:rPr>
          <w:rFonts w:cs="Arial"/>
        </w:rPr>
        <w:t>” en verklaart dat:</w:t>
      </w:r>
    </w:p>
    <w:p w14:paraId="33547E86" w14:textId="77777777" w:rsidR="00F43E3C" w:rsidRPr="0025327E" w:rsidRDefault="00BB7A6B" w:rsidP="0025327E">
      <w:pPr>
        <w:rPr>
          <w:rFonts w:cs="Arial"/>
        </w:rPr>
      </w:pPr>
      <w:r>
        <w:rPr>
          <w:rFonts w:cs="Arial"/>
        </w:rPr>
        <w:t xml:space="preserve"> </w:t>
      </w:r>
    </w:p>
    <w:p w14:paraId="4B86A89B" w14:textId="09D58B40" w:rsidR="00F43E3C" w:rsidRPr="0025327E" w:rsidRDefault="00F43E3C" w:rsidP="0025327E">
      <w:pPr>
        <w:numPr>
          <w:ilvl w:val="0"/>
          <w:numId w:val="14"/>
        </w:numPr>
        <w:rPr>
          <w:rFonts w:cs="Arial"/>
        </w:rPr>
      </w:pPr>
      <w:r w:rsidRPr="0025327E">
        <w:rPr>
          <w:rFonts w:cs="Arial"/>
        </w:rPr>
        <w:t xml:space="preserve">Het op grond van de </w:t>
      </w:r>
      <w:r w:rsidR="00E113C7">
        <w:rPr>
          <w:rFonts w:cs="Arial"/>
        </w:rPr>
        <w:t>Inschrijfleidraad</w:t>
      </w:r>
      <w:r w:rsidRPr="0025327E">
        <w:rPr>
          <w:rFonts w:cs="Arial"/>
        </w:rPr>
        <w:t xml:space="preserve"> ingevulde Uniform Europees Aanbestedingsdocument </w:t>
      </w:r>
      <w:r w:rsidR="00B45793">
        <w:rPr>
          <w:rFonts w:cs="Arial"/>
        </w:rPr>
        <w:t xml:space="preserve">(Standaardformulier A-5) </w:t>
      </w:r>
      <w:r w:rsidRPr="0025327E">
        <w:rPr>
          <w:rFonts w:cs="Arial"/>
        </w:rPr>
        <w:t>op het moment van Inschrijving met de werkelijkheid overeenstemt, juist en volledig is;</w:t>
      </w:r>
    </w:p>
    <w:p w14:paraId="07FF188E" w14:textId="77777777" w:rsidR="00F43E3C" w:rsidRPr="0025327E" w:rsidRDefault="00F43E3C" w:rsidP="0025327E">
      <w:pPr>
        <w:numPr>
          <w:ilvl w:val="0"/>
          <w:numId w:val="14"/>
        </w:numPr>
        <w:rPr>
          <w:rFonts w:cs="Arial"/>
        </w:rPr>
      </w:pPr>
      <w:r w:rsidRPr="0025327E">
        <w:rPr>
          <w:rFonts w:cs="Arial"/>
        </w:rPr>
        <w:lastRenderedPageBreak/>
        <w:t xml:space="preserve">Hij volledig en zonder voorwaarden instemt met al hetgeen in het Bestek voor de aanbesteding van “OV-Concessie </w:t>
      </w:r>
      <w:r w:rsidR="00BB7A6B">
        <w:rPr>
          <w:rFonts w:cs="Arial"/>
        </w:rPr>
        <w:t>Gooi en Vechtstreek</w:t>
      </w:r>
      <w:r w:rsidRPr="0025327E">
        <w:rPr>
          <w:rFonts w:cs="Arial"/>
        </w:rPr>
        <w:t>”, waaronder begrepen het concept-Concessiebesluit, alle bijlagen van het Bestek en alle Nota’s van Inlichtingen, is bepaald;</w:t>
      </w:r>
    </w:p>
    <w:p w14:paraId="605DB5AF" w14:textId="6115D060" w:rsidR="00F43E3C" w:rsidRPr="0025327E" w:rsidRDefault="00F43E3C" w:rsidP="0025327E">
      <w:pPr>
        <w:numPr>
          <w:ilvl w:val="0"/>
          <w:numId w:val="14"/>
        </w:numPr>
        <w:rPr>
          <w:rFonts w:cs="Arial"/>
        </w:rPr>
      </w:pPr>
      <w:r w:rsidRPr="0025327E">
        <w:rPr>
          <w:rFonts w:cs="Arial"/>
        </w:rPr>
        <w:t xml:space="preserve">Hij zijn Inschrijving integraal en onvoorwaardelijk gestand doet tot </w:t>
      </w:r>
      <w:r w:rsidRPr="001A4B25">
        <w:rPr>
          <w:rFonts w:cs="Arial"/>
          <w:color w:val="000000" w:themeColor="text1"/>
        </w:rPr>
        <w:t xml:space="preserve">minimaal </w:t>
      </w:r>
      <w:r w:rsidR="001A4B25" w:rsidRPr="001A4B25">
        <w:rPr>
          <w:rFonts w:cs="Arial"/>
          <w:color w:val="000000" w:themeColor="text1"/>
        </w:rPr>
        <w:t>90</w:t>
      </w:r>
      <w:r w:rsidR="000D3340">
        <w:rPr>
          <w:rFonts w:cs="Arial"/>
          <w:color w:val="000000" w:themeColor="text1"/>
        </w:rPr>
        <w:t xml:space="preserve"> dagen</w:t>
      </w:r>
      <w:r w:rsidR="00513E7B">
        <w:rPr>
          <w:rFonts w:cs="Arial"/>
          <w:color w:val="000000" w:themeColor="text1"/>
        </w:rPr>
        <w:t xml:space="preserve"> na sluitingsdatum Inschrijvingen</w:t>
      </w:r>
      <w:r w:rsidR="007906B5">
        <w:rPr>
          <w:rFonts w:cs="Arial"/>
          <w:color w:val="000000" w:themeColor="text1"/>
        </w:rPr>
        <w:t>;</w:t>
      </w:r>
    </w:p>
    <w:p w14:paraId="060FD9F6" w14:textId="0302D7E1" w:rsidR="00F43E3C" w:rsidRPr="0025327E" w:rsidRDefault="00F43E3C" w:rsidP="0025327E">
      <w:pPr>
        <w:numPr>
          <w:ilvl w:val="0"/>
          <w:numId w:val="14"/>
        </w:numPr>
        <w:rPr>
          <w:rFonts w:cs="Arial"/>
        </w:rPr>
      </w:pPr>
      <w:r w:rsidRPr="0025327E">
        <w:rPr>
          <w:rFonts w:cs="Arial"/>
        </w:rPr>
        <w:t xml:space="preserve">Zijn Inschrijving niet tot stand is gekomen onder invloed van een overeenkomst, besluit of gedraging in strijd met het Nederlandse of Europese mededingingsrecht. Hiertoe overlegt Inschrijver een door een bestuurder van de onderneming ondertekende verklaring conform Standaardformulier A-2. </w:t>
      </w:r>
    </w:p>
    <w:p w14:paraId="29296E9C" w14:textId="77777777" w:rsidR="00F43E3C" w:rsidRPr="0025327E" w:rsidRDefault="00F43E3C" w:rsidP="0025327E">
      <w:pPr>
        <w:numPr>
          <w:ilvl w:val="0"/>
          <w:numId w:val="14"/>
        </w:numPr>
        <w:rPr>
          <w:rFonts w:cs="Arial"/>
        </w:rPr>
      </w:pPr>
      <w:r w:rsidRPr="0025327E">
        <w:rPr>
          <w:rFonts w:cs="Arial"/>
        </w:rPr>
        <w:t xml:space="preserve">Hij conform artikel 23 Wp2000 geen vervoerder is van wie een geheel of gedeeltelijke eigenaar, dan wel een bestuurder of commissaris tevens het lidmaatschap bekleedt van een algemeen vertegenwoordigend orgaan van een openbaar lichaam waarvan een bestuursorgaan bevoegd is tot het verlenen van die concessie; noch een vervoerder is voor wie een vertegenwoordiger of adviseur werkzaam is die betrokken is bij het meedingen naar of het verwerven van die concessie, en die tevens het lidmaatschap bekleedt van een algemeen vertegenwoordigend orgaan van een openbaar lichaam waarvan een bestuursorgaan bevoegd is tot het verlenen van die concessie. </w:t>
      </w:r>
    </w:p>
    <w:p w14:paraId="35853203" w14:textId="1F2097AD" w:rsidR="00F43E3C" w:rsidRPr="0025327E" w:rsidRDefault="00F43E3C" w:rsidP="0025327E">
      <w:pPr>
        <w:numPr>
          <w:ilvl w:val="0"/>
          <w:numId w:val="14"/>
        </w:numPr>
        <w:rPr>
          <w:rFonts w:cs="Arial"/>
        </w:rPr>
      </w:pPr>
      <w:r w:rsidRPr="0025327E">
        <w:rPr>
          <w:rFonts w:cs="Arial"/>
        </w:rPr>
        <w:t xml:space="preserve">Hij conform artikel 62 Wp2000 geen vervoerder is aan wie op grond van artikel 63a Wp2000 een concessie is verleend, noch een vervoerder waarop deze vervoerder enige invloed heeft. </w:t>
      </w:r>
    </w:p>
    <w:p w14:paraId="51DC60AD" w14:textId="77777777" w:rsidR="00F43E3C" w:rsidRPr="0025327E" w:rsidRDefault="00F43E3C" w:rsidP="0025327E">
      <w:pPr>
        <w:numPr>
          <w:ilvl w:val="0"/>
          <w:numId w:val="14"/>
        </w:numPr>
        <w:rPr>
          <w:rFonts w:cs="Arial"/>
        </w:rPr>
      </w:pPr>
      <w:r w:rsidRPr="0025327E">
        <w:rPr>
          <w:rFonts w:cs="Arial"/>
        </w:rPr>
        <w:t>Hij conform artikel 62 Wp2000 geen vervoerder is die is gevestigd in een andere staat, niet zijnde een lidstaat van de Europese Unie of een andere staat die partij is bij de Overeenkomst betreffende de Europese Economische Ruimte, voor zover de wederkerigheid van de toegang tot de desbetreffende markt voor personenvervoer voor vervoerders die in Nederland zijn gevestigd niet gewaarborgd is.</w:t>
      </w:r>
    </w:p>
    <w:p w14:paraId="0E75A08C" w14:textId="77777777" w:rsidR="00F43E3C" w:rsidRPr="0025327E" w:rsidRDefault="00F43E3C" w:rsidP="0025327E">
      <w:pPr>
        <w:numPr>
          <w:ilvl w:val="0"/>
          <w:numId w:val="14"/>
        </w:numPr>
        <w:rPr>
          <w:rFonts w:cs="Arial"/>
        </w:rPr>
      </w:pPr>
      <w:r w:rsidRPr="0025327E">
        <w:rPr>
          <w:rFonts w:cs="Arial"/>
        </w:rPr>
        <w:t xml:space="preserve">Hij beschikt, althans zal voor de uitvoer van de Concessie beschikken, over alle voor het uitoefenen van de  </w:t>
      </w:r>
      <w:r w:rsidR="00756398" w:rsidRPr="0025327E">
        <w:rPr>
          <w:rFonts w:cs="Arial"/>
        </w:rPr>
        <w:t xml:space="preserve">“OV-Concessie </w:t>
      </w:r>
      <w:r w:rsidR="00BB7A6B">
        <w:rPr>
          <w:rFonts w:cs="Arial"/>
        </w:rPr>
        <w:t>Gooi en Vechtstreek</w:t>
      </w:r>
      <w:r w:rsidR="00756398" w:rsidRPr="0025327E">
        <w:rPr>
          <w:rFonts w:cs="Arial"/>
        </w:rPr>
        <w:t xml:space="preserve">” </w:t>
      </w:r>
      <w:r w:rsidRPr="0025327E">
        <w:rPr>
          <w:rFonts w:cs="Arial"/>
        </w:rPr>
        <w:t xml:space="preserve">vereiste vergunningen voor personenvervoer; </w:t>
      </w:r>
    </w:p>
    <w:p w14:paraId="22D6E8AA" w14:textId="78B21BDB" w:rsidR="00EA1AC0" w:rsidRPr="00632865" w:rsidRDefault="00EA1AC0" w:rsidP="00EB71ED">
      <w:pPr>
        <w:numPr>
          <w:ilvl w:val="0"/>
          <w:numId w:val="14"/>
        </w:numPr>
      </w:pPr>
      <w:r w:rsidRPr="0025327E">
        <w:rPr>
          <w:rFonts w:cs="Arial"/>
        </w:rPr>
        <w:t>Hij ermee akkoord is dat er voor uitvoer</w:t>
      </w:r>
      <w:r>
        <w:rPr>
          <w:rFonts w:cs="Arial"/>
        </w:rPr>
        <w:t>ing van Dienstregelingsjaren 2021 en 2022 (Fase 1)</w:t>
      </w:r>
      <w:r w:rsidRPr="0025327E">
        <w:rPr>
          <w:rFonts w:cs="Arial"/>
        </w:rPr>
        <w:t xml:space="preserve"> van de OV-Concessie </w:t>
      </w:r>
      <w:r>
        <w:rPr>
          <w:rFonts w:cs="Arial"/>
        </w:rPr>
        <w:t>Gooi en Vechtstreek</w:t>
      </w:r>
      <w:r w:rsidRPr="0025327E">
        <w:rPr>
          <w:rFonts w:cs="Arial"/>
        </w:rPr>
        <w:t xml:space="preserve"> een Exploitatiebijdrage van maximaal € </w:t>
      </w:r>
      <w:r w:rsidR="00EB71ED">
        <w:t xml:space="preserve">10.425.000,- (prijspeil 2019, gerekend voor een heel Dienstregelingsjaar) beschikbaar is </w:t>
      </w:r>
      <w:r w:rsidRPr="00EA1AC0">
        <w:t xml:space="preserve">voor de </w:t>
      </w:r>
      <w:r w:rsidR="00650C5C" w:rsidRPr="00EF7220">
        <w:t xml:space="preserve">rijden van </w:t>
      </w:r>
      <w:r w:rsidR="00EF7220" w:rsidRPr="00EF7220">
        <w:t xml:space="preserve">179.400 </w:t>
      </w:r>
      <w:r w:rsidRPr="00EB71ED">
        <w:t>ongewogen</w:t>
      </w:r>
      <w:r w:rsidRPr="00EF7220">
        <w:t xml:space="preserve"> DR</w:t>
      </w:r>
      <w:r>
        <w:t>U’s</w:t>
      </w:r>
      <w:r w:rsidR="00650C5C">
        <w:t xml:space="preserve"> (conform de Dienstregeling 2019, </w:t>
      </w:r>
      <w:r w:rsidRPr="00632865">
        <w:t xml:space="preserve">zie verder </w:t>
      </w:r>
      <w:r>
        <w:t xml:space="preserve">paragraaf 3.1 uit het </w:t>
      </w:r>
      <w:r w:rsidR="00650C5C" w:rsidRPr="0025327E">
        <w:rPr>
          <w:rFonts w:cs="Arial"/>
        </w:rPr>
        <w:t>concept-</w:t>
      </w:r>
      <w:r w:rsidR="00650C5C">
        <w:t>Concessiebesluit</w:t>
      </w:r>
      <w:r w:rsidR="00EB71ED">
        <w:t>)</w:t>
      </w:r>
      <w:r>
        <w:t>.</w:t>
      </w:r>
      <w:r w:rsidR="00EB71ED">
        <w:t xml:space="preserve"> </w:t>
      </w:r>
      <w:r w:rsidR="00EB71ED" w:rsidRPr="0025327E">
        <w:rPr>
          <w:rFonts w:cs="Arial"/>
        </w:rPr>
        <w:t xml:space="preserve">Exploitatiebijdrage </w:t>
      </w:r>
      <w:r w:rsidR="00EB71ED">
        <w:rPr>
          <w:rFonts w:cs="Arial"/>
        </w:rPr>
        <w:t>wordt v</w:t>
      </w:r>
      <w:r w:rsidR="00EB71ED" w:rsidRPr="00EA1AC0">
        <w:rPr>
          <w:rFonts w:cs="Arial"/>
        </w:rPr>
        <w:t>astgesteld en geïndexeerd conform de bepalingen in de concept-Subsidiebeschikking</w:t>
      </w:r>
      <w:r w:rsidR="00EB71ED">
        <w:rPr>
          <w:rFonts w:cs="Arial"/>
        </w:rPr>
        <w:t>,</w:t>
      </w:r>
    </w:p>
    <w:p w14:paraId="4C580C07" w14:textId="1413503C" w:rsidR="009C33A3" w:rsidRPr="00E551C3" w:rsidRDefault="009C33A3" w:rsidP="00EA1AC0">
      <w:pPr>
        <w:numPr>
          <w:ilvl w:val="0"/>
          <w:numId w:val="14"/>
        </w:numPr>
      </w:pPr>
      <w:r w:rsidRPr="0025327E">
        <w:rPr>
          <w:rFonts w:cs="Arial"/>
        </w:rPr>
        <w:t>Hij ermee akkoord is dat er voor uitvoer</w:t>
      </w:r>
      <w:r w:rsidR="00EA1AC0">
        <w:rPr>
          <w:rFonts w:cs="Arial"/>
        </w:rPr>
        <w:t>ing de Dienstregelingsjaren</w:t>
      </w:r>
      <w:r w:rsidR="00EA1AC0" w:rsidRPr="0025327E">
        <w:rPr>
          <w:rFonts w:cs="Arial"/>
        </w:rPr>
        <w:t xml:space="preserve"> </w:t>
      </w:r>
      <w:r w:rsidR="00EA1AC0">
        <w:rPr>
          <w:rFonts w:cs="Arial"/>
        </w:rPr>
        <w:t xml:space="preserve">2023 tot en met 2030 </w:t>
      </w:r>
      <w:r w:rsidRPr="0025327E">
        <w:rPr>
          <w:rFonts w:cs="Arial"/>
        </w:rPr>
        <w:t xml:space="preserve">van de OV-Concessie </w:t>
      </w:r>
      <w:r>
        <w:rPr>
          <w:rFonts w:cs="Arial"/>
        </w:rPr>
        <w:t>Gooi en Vechtstreek</w:t>
      </w:r>
      <w:r w:rsidRPr="0025327E">
        <w:rPr>
          <w:rFonts w:cs="Arial"/>
        </w:rPr>
        <w:t xml:space="preserve"> een Exploitatiebijdrage van maximaal </w:t>
      </w:r>
      <w:r w:rsidR="00EB71ED">
        <w:t>€ 10.125.000,- (prijspeil 2019, gerekend voor een heel Dienstregelingsjaar)</w:t>
      </w:r>
      <w:r w:rsidRPr="0025327E">
        <w:rPr>
          <w:rFonts w:cs="Arial"/>
        </w:rPr>
        <w:t xml:space="preserve"> beschikbaar </w:t>
      </w:r>
      <w:r w:rsidR="00EB71ED">
        <w:rPr>
          <w:rFonts w:cs="Arial"/>
        </w:rPr>
        <w:t>is.</w:t>
      </w:r>
      <w:r w:rsidRPr="00E551C3">
        <w:rPr>
          <w:rFonts w:cs="Arial"/>
        </w:rPr>
        <w:t xml:space="preserve"> vastgesteld en geïndexeerd conform de bepalingen in de </w:t>
      </w:r>
      <w:r w:rsidR="00650C5C" w:rsidRPr="0025327E">
        <w:rPr>
          <w:rFonts w:cs="Arial"/>
        </w:rPr>
        <w:t>concept-</w:t>
      </w:r>
      <w:r w:rsidRPr="00E551C3">
        <w:rPr>
          <w:rFonts w:cs="Arial"/>
        </w:rPr>
        <w:t>Subsidiebeschikking</w:t>
      </w:r>
      <w:r w:rsidR="00EA1AC0" w:rsidRPr="00E551C3">
        <w:rPr>
          <w:rFonts w:cs="Arial"/>
        </w:rPr>
        <w:t>.</w:t>
      </w:r>
    </w:p>
    <w:p w14:paraId="07067208" w14:textId="77777777" w:rsidR="00BB7A6B" w:rsidRDefault="00BB7A6B" w:rsidP="0025327E">
      <w:pPr>
        <w:rPr>
          <w:rFonts w:cs="Arial"/>
        </w:rPr>
      </w:pPr>
    </w:p>
    <w:p w14:paraId="1D514C6A" w14:textId="77777777" w:rsidR="00756398" w:rsidRPr="0025327E" w:rsidRDefault="00756398" w:rsidP="0025327E">
      <w:pPr>
        <w:rPr>
          <w:rFonts w:cs="Arial"/>
        </w:rPr>
      </w:pPr>
      <w:r w:rsidRPr="0025327E">
        <w:rPr>
          <w:rFonts w:cs="Arial"/>
        </w:rPr>
        <w:t>Aldus naar waarheid opgemaakt,</w:t>
      </w:r>
    </w:p>
    <w:p w14:paraId="52ED3820" w14:textId="77777777" w:rsidR="008C5230" w:rsidRPr="0025327E" w:rsidRDefault="008C5230" w:rsidP="0025327E">
      <w:pPr>
        <w:rPr>
          <w:rFonts w:cs="Arial"/>
        </w:rPr>
      </w:pPr>
    </w:p>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000" w:firstRow="0" w:lastRow="0" w:firstColumn="0" w:lastColumn="0" w:noHBand="0" w:noVBand="0"/>
      </w:tblPr>
      <w:tblGrid>
        <w:gridCol w:w="2155"/>
        <w:gridCol w:w="5823"/>
      </w:tblGrid>
      <w:tr w:rsidR="00756398" w:rsidRPr="0025327E" w14:paraId="67F82385" w14:textId="77777777" w:rsidTr="00D2153E">
        <w:tc>
          <w:tcPr>
            <w:tcW w:w="2155" w:type="dxa"/>
          </w:tcPr>
          <w:p w14:paraId="718F179C" w14:textId="77777777" w:rsidR="00756398" w:rsidRPr="0025327E" w:rsidRDefault="00756398" w:rsidP="0025327E">
            <w:pPr>
              <w:rPr>
                <w:rFonts w:cs="Arial"/>
              </w:rPr>
            </w:pPr>
          </w:p>
          <w:p w14:paraId="1989C2C5" w14:textId="77777777" w:rsidR="00756398" w:rsidRPr="0025327E" w:rsidRDefault="00756398"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op  [datum] te [plaats]           </w:t>
            </w:r>
          </w:p>
        </w:tc>
        <w:tc>
          <w:tcPr>
            <w:tcW w:w="5823" w:type="dxa"/>
          </w:tcPr>
          <w:p w14:paraId="5501C639" w14:textId="77777777" w:rsidR="00756398" w:rsidRPr="0025327E" w:rsidRDefault="00756398" w:rsidP="0025327E">
            <w:pPr>
              <w:rPr>
                <w:rFonts w:cs="Arial"/>
              </w:rPr>
            </w:pPr>
          </w:p>
          <w:p w14:paraId="401E5D90" w14:textId="77777777" w:rsidR="00756398" w:rsidRPr="0025327E" w:rsidRDefault="00756398" w:rsidP="0025327E">
            <w:pPr>
              <w:tabs>
                <w:tab w:val="left" w:pos="397"/>
                <w:tab w:val="left" w:pos="738"/>
                <w:tab w:val="left" w:pos="1361"/>
                <w:tab w:val="left" w:pos="2609"/>
                <w:tab w:val="left" w:pos="2778"/>
                <w:tab w:val="left" w:pos="3119"/>
                <w:tab w:val="left" w:pos="8334"/>
              </w:tabs>
              <w:spacing w:after="58"/>
              <w:rPr>
                <w:rFonts w:cs="Arial"/>
              </w:rPr>
            </w:pPr>
          </w:p>
        </w:tc>
      </w:tr>
      <w:tr w:rsidR="00756398" w:rsidRPr="0025327E" w14:paraId="31812EA0" w14:textId="77777777" w:rsidTr="00D2153E">
        <w:tc>
          <w:tcPr>
            <w:tcW w:w="2155" w:type="dxa"/>
          </w:tcPr>
          <w:p w14:paraId="357786B9" w14:textId="77777777" w:rsidR="00756398" w:rsidRPr="0025327E" w:rsidRDefault="00756398" w:rsidP="0025327E">
            <w:pPr>
              <w:rPr>
                <w:rFonts w:cs="Arial"/>
              </w:rPr>
            </w:pPr>
          </w:p>
          <w:p w14:paraId="45784624" w14:textId="77777777" w:rsidR="00756398" w:rsidRPr="0025327E" w:rsidRDefault="00756398"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door [naam en voorletters]</w:t>
            </w:r>
          </w:p>
        </w:tc>
        <w:tc>
          <w:tcPr>
            <w:tcW w:w="5823" w:type="dxa"/>
          </w:tcPr>
          <w:p w14:paraId="3227B23D" w14:textId="77777777" w:rsidR="00756398" w:rsidRPr="0025327E" w:rsidRDefault="00756398" w:rsidP="0025327E">
            <w:pPr>
              <w:rPr>
                <w:rFonts w:cs="Arial"/>
              </w:rPr>
            </w:pPr>
          </w:p>
          <w:p w14:paraId="37ED9BDD" w14:textId="77777777" w:rsidR="00756398" w:rsidRPr="0025327E" w:rsidRDefault="00756398" w:rsidP="0025327E">
            <w:pPr>
              <w:tabs>
                <w:tab w:val="left" w:pos="397"/>
                <w:tab w:val="left" w:pos="738"/>
                <w:tab w:val="left" w:pos="1361"/>
                <w:tab w:val="left" w:pos="2609"/>
                <w:tab w:val="left" w:pos="2778"/>
                <w:tab w:val="left" w:pos="3119"/>
                <w:tab w:val="left" w:pos="8334"/>
              </w:tabs>
              <w:spacing w:after="58"/>
              <w:rPr>
                <w:rFonts w:cs="Arial"/>
              </w:rPr>
            </w:pPr>
          </w:p>
        </w:tc>
      </w:tr>
      <w:tr w:rsidR="00756398" w:rsidRPr="0025327E" w14:paraId="1F69B719" w14:textId="77777777" w:rsidTr="00D2153E">
        <w:tc>
          <w:tcPr>
            <w:tcW w:w="2155" w:type="dxa"/>
          </w:tcPr>
          <w:p w14:paraId="43E67296" w14:textId="77777777" w:rsidR="00756398" w:rsidRPr="0025327E" w:rsidRDefault="00756398" w:rsidP="0025327E">
            <w:pPr>
              <w:rPr>
                <w:rFonts w:cs="Arial"/>
              </w:rPr>
            </w:pPr>
          </w:p>
          <w:p w14:paraId="7AC6C2C0" w14:textId="77777777" w:rsidR="00756398" w:rsidRPr="0025327E" w:rsidRDefault="00756398"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als bestuurder van [naam onderneming] </w:t>
            </w:r>
          </w:p>
        </w:tc>
        <w:tc>
          <w:tcPr>
            <w:tcW w:w="5823" w:type="dxa"/>
          </w:tcPr>
          <w:p w14:paraId="362A2CEC" w14:textId="77777777" w:rsidR="00756398" w:rsidRPr="0025327E" w:rsidRDefault="00756398" w:rsidP="0025327E">
            <w:pPr>
              <w:rPr>
                <w:rFonts w:cs="Arial"/>
              </w:rPr>
            </w:pPr>
          </w:p>
          <w:p w14:paraId="0B0A263D" w14:textId="77777777" w:rsidR="00756398" w:rsidRPr="0025327E" w:rsidRDefault="00756398" w:rsidP="0025327E">
            <w:pPr>
              <w:tabs>
                <w:tab w:val="left" w:pos="397"/>
                <w:tab w:val="left" w:pos="738"/>
                <w:tab w:val="left" w:pos="1361"/>
                <w:tab w:val="left" w:pos="2609"/>
                <w:tab w:val="left" w:pos="2778"/>
                <w:tab w:val="left" w:pos="3119"/>
                <w:tab w:val="left" w:pos="8334"/>
              </w:tabs>
              <w:spacing w:after="58"/>
              <w:rPr>
                <w:rFonts w:cs="Arial"/>
              </w:rPr>
            </w:pPr>
          </w:p>
        </w:tc>
      </w:tr>
      <w:tr w:rsidR="00756398" w:rsidRPr="0025327E" w14:paraId="12B5F620" w14:textId="77777777" w:rsidTr="00D2153E">
        <w:trPr>
          <w:trHeight w:val="2025"/>
        </w:trPr>
        <w:tc>
          <w:tcPr>
            <w:tcW w:w="2155" w:type="dxa"/>
          </w:tcPr>
          <w:p w14:paraId="35A1F1C1" w14:textId="77777777" w:rsidR="00756398" w:rsidRPr="0025327E" w:rsidRDefault="00756398" w:rsidP="0025327E">
            <w:pPr>
              <w:rPr>
                <w:rFonts w:cs="Arial"/>
              </w:rPr>
            </w:pPr>
          </w:p>
          <w:p w14:paraId="20C45162" w14:textId="77777777" w:rsidR="00756398" w:rsidRPr="0025327E" w:rsidRDefault="00756398" w:rsidP="0025327E">
            <w:pPr>
              <w:tabs>
                <w:tab w:val="left" w:pos="397"/>
                <w:tab w:val="left" w:pos="738"/>
                <w:tab w:val="left" w:pos="1361"/>
                <w:tab w:val="left" w:pos="2609"/>
                <w:tab w:val="left" w:pos="2778"/>
                <w:tab w:val="left" w:pos="3119"/>
                <w:tab w:val="left" w:pos="8334"/>
              </w:tabs>
              <w:rPr>
                <w:rFonts w:cs="Arial"/>
              </w:rPr>
            </w:pPr>
            <w:r w:rsidRPr="0025327E">
              <w:rPr>
                <w:rFonts w:cs="Arial"/>
              </w:rPr>
              <w:t xml:space="preserve">die: [naam onderneming] </w:t>
            </w:r>
          </w:p>
          <w:p w14:paraId="2672CF08" w14:textId="77777777" w:rsidR="00756398" w:rsidRPr="0025327E" w:rsidRDefault="00756398" w:rsidP="0025327E">
            <w:pPr>
              <w:tabs>
                <w:tab w:val="left" w:pos="397"/>
                <w:tab w:val="left" w:pos="738"/>
                <w:tab w:val="left" w:pos="1361"/>
                <w:tab w:val="left" w:pos="2609"/>
                <w:tab w:val="left" w:pos="2778"/>
                <w:tab w:val="left" w:pos="3119"/>
                <w:tab w:val="left" w:pos="8334"/>
              </w:tabs>
              <w:rPr>
                <w:rFonts w:cs="Arial"/>
              </w:rPr>
            </w:pPr>
          </w:p>
          <w:p w14:paraId="1D7D22C0" w14:textId="77777777" w:rsidR="00756398" w:rsidRPr="0025327E" w:rsidRDefault="00756398" w:rsidP="0025327E">
            <w:pPr>
              <w:tabs>
                <w:tab w:val="left" w:pos="397"/>
                <w:tab w:val="left" w:pos="738"/>
                <w:tab w:val="left" w:pos="1361"/>
                <w:tab w:val="left" w:pos="2609"/>
                <w:tab w:val="left" w:pos="2778"/>
                <w:tab w:val="left" w:pos="3119"/>
                <w:tab w:val="left" w:pos="8334"/>
              </w:tabs>
              <w:rPr>
                <w:rFonts w:cs="Arial"/>
              </w:rPr>
            </w:pPr>
            <w:r w:rsidRPr="0025327E">
              <w:rPr>
                <w:rFonts w:cs="Arial"/>
              </w:rPr>
              <w:t>Ter zake van deze Inschrijving rechtsgeldig vertegenwoordigt</w:t>
            </w:r>
          </w:p>
          <w:p w14:paraId="64AAE61B" w14:textId="77777777" w:rsidR="00756398" w:rsidRPr="0025327E" w:rsidRDefault="00756398" w:rsidP="0025327E">
            <w:pPr>
              <w:tabs>
                <w:tab w:val="left" w:pos="397"/>
                <w:tab w:val="left" w:pos="738"/>
                <w:tab w:val="left" w:pos="1361"/>
                <w:tab w:val="left" w:pos="2609"/>
                <w:tab w:val="left" w:pos="2778"/>
                <w:tab w:val="left" w:pos="3119"/>
                <w:tab w:val="left" w:pos="8334"/>
              </w:tabs>
              <w:rPr>
                <w:rFonts w:cs="Arial"/>
              </w:rPr>
            </w:pPr>
          </w:p>
          <w:p w14:paraId="0B4A8928" w14:textId="77777777" w:rsidR="00756398" w:rsidRPr="0025327E" w:rsidRDefault="00756398" w:rsidP="0025327E">
            <w:pPr>
              <w:tabs>
                <w:tab w:val="left" w:pos="397"/>
                <w:tab w:val="left" w:pos="738"/>
                <w:tab w:val="left" w:pos="1361"/>
                <w:tab w:val="left" w:pos="2609"/>
                <w:tab w:val="left" w:pos="2778"/>
                <w:tab w:val="left" w:pos="3119"/>
                <w:tab w:val="left" w:pos="8334"/>
              </w:tabs>
              <w:rPr>
                <w:rFonts w:cs="Arial"/>
              </w:rPr>
            </w:pPr>
          </w:p>
          <w:p w14:paraId="457C73DC" w14:textId="77777777" w:rsidR="00756398" w:rsidRPr="0025327E" w:rsidRDefault="00756398" w:rsidP="0025327E">
            <w:pPr>
              <w:tabs>
                <w:tab w:val="left" w:pos="397"/>
                <w:tab w:val="left" w:pos="738"/>
                <w:tab w:val="left" w:pos="1361"/>
                <w:tab w:val="left" w:pos="2609"/>
                <w:tab w:val="left" w:pos="2778"/>
                <w:tab w:val="left" w:pos="3119"/>
                <w:tab w:val="left" w:pos="8334"/>
              </w:tabs>
              <w:spacing w:after="58"/>
              <w:rPr>
                <w:rFonts w:cs="Arial"/>
              </w:rPr>
            </w:pPr>
          </w:p>
        </w:tc>
        <w:tc>
          <w:tcPr>
            <w:tcW w:w="5823" w:type="dxa"/>
          </w:tcPr>
          <w:p w14:paraId="52759ED4" w14:textId="77777777" w:rsidR="00756398" w:rsidRPr="0025327E" w:rsidRDefault="00756398" w:rsidP="0025327E">
            <w:pPr>
              <w:rPr>
                <w:rFonts w:cs="Arial"/>
              </w:rPr>
            </w:pPr>
          </w:p>
          <w:p w14:paraId="055B180A" w14:textId="77777777" w:rsidR="00756398" w:rsidRPr="0025327E" w:rsidRDefault="00756398" w:rsidP="0025327E">
            <w:pPr>
              <w:tabs>
                <w:tab w:val="left" w:pos="397"/>
                <w:tab w:val="left" w:pos="738"/>
                <w:tab w:val="left" w:pos="1361"/>
                <w:tab w:val="left" w:pos="2609"/>
                <w:tab w:val="left" w:pos="2778"/>
                <w:tab w:val="left" w:pos="3119"/>
                <w:tab w:val="left" w:pos="8334"/>
              </w:tabs>
              <w:spacing w:after="58"/>
              <w:rPr>
                <w:rFonts w:cs="Arial"/>
              </w:rPr>
            </w:pPr>
          </w:p>
        </w:tc>
      </w:tr>
      <w:tr w:rsidR="00756398" w:rsidRPr="0025327E" w14:paraId="442F992C" w14:textId="77777777" w:rsidTr="00D2153E">
        <w:tc>
          <w:tcPr>
            <w:tcW w:w="2155" w:type="dxa"/>
          </w:tcPr>
          <w:p w14:paraId="69AFEFD5" w14:textId="77777777" w:rsidR="00756398" w:rsidRPr="0025327E" w:rsidRDefault="00756398" w:rsidP="0025327E">
            <w:pPr>
              <w:rPr>
                <w:rFonts w:cs="Arial"/>
              </w:rPr>
            </w:pPr>
          </w:p>
          <w:p w14:paraId="1D909FCA" w14:textId="77777777" w:rsidR="00756398" w:rsidRPr="0025327E" w:rsidRDefault="00756398"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[Handtekening] </w:t>
            </w:r>
          </w:p>
        </w:tc>
        <w:tc>
          <w:tcPr>
            <w:tcW w:w="5823" w:type="dxa"/>
          </w:tcPr>
          <w:p w14:paraId="504EC0F4" w14:textId="77777777" w:rsidR="00756398" w:rsidRPr="0025327E" w:rsidRDefault="00756398" w:rsidP="0025327E">
            <w:pPr>
              <w:rPr>
                <w:rFonts w:cs="Arial"/>
              </w:rPr>
            </w:pPr>
          </w:p>
          <w:p w14:paraId="784D2FCC" w14:textId="77777777" w:rsidR="00756398" w:rsidRPr="0025327E" w:rsidRDefault="00756398" w:rsidP="0025327E">
            <w:pPr>
              <w:tabs>
                <w:tab w:val="left" w:pos="397"/>
                <w:tab w:val="left" w:pos="738"/>
                <w:tab w:val="left" w:pos="1361"/>
                <w:tab w:val="left" w:pos="2609"/>
                <w:tab w:val="left" w:pos="2778"/>
                <w:tab w:val="left" w:pos="3119"/>
                <w:tab w:val="left" w:pos="8334"/>
              </w:tabs>
              <w:spacing w:after="58"/>
              <w:rPr>
                <w:rFonts w:cs="Arial"/>
              </w:rPr>
            </w:pPr>
          </w:p>
        </w:tc>
      </w:tr>
    </w:tbl>
    <w:p w14:paraId="711414C2" w14:textId="77777777" w:rsidR="001544F9" w:rsidRPr="00BB7A6B" w:rsidRDefault="001544F9" w:rsidP="0025327E">
      <w:pPr>
        <w:rPr>
          <w:rFonts w:cs="Arial"/>
        </w:rPr>
      </w:pPr>
    </w:p>
    <w:p w14:paraId="2A6D4645" w14:textId="77777777" w:rsidR="001544F9" w:rsidRPr="0025327E" w:rsidRDefault="001544F9" w:rsidP="0025327E"/>
    <w:p w14:paraId="3D2D9F35" w14:textId="77777777" w:rsidR="001544F9" w:rsidRPr="00BB7A6B" w:rsidRDefault="001544F9" w:rsidP="0025327E">
      <w:pPr>
        <w:spacing w:after="200"/>
        <w:rPr>
          <w:rFonts w:cs="Arial"/>
          <w:b/>
        </w:rPr>
      </w:pPr>
      <w:r w:rsidRPr="00BB7A6B">
        <w:rPr>
          <w:rFonts w:cs="Arial"/>
        </w:rPr>
        <w:br w:type="page"/>
      </w:r>
    </w:p>
    <w:p w14:paraId="1A417B70" w14:textId="77777777" w:rsidR="001544F9" w:rsidRPr="0025327E" w:rsidRDefault="002638FB" w:rsidP="00A13471">
      <w:pPr>
        <w:pStyle w:val="Kop2"/>
        <w:keepLines/>
        <w:numPr>
          <w:ilvl w:val="0"/>
          <w:numId w:val="0"/>
        </w:numPr>
        <w:tabs>
          <w:tab w:val="num" w:pos="1440"/>
        </w:tabs>
        <w:spacing w:before="280" w:after="140" w:line="276" w:lineRule="auto"/>
        <w:contextualSpacing/>
        <w:rPr>
          <w:rFonts w:ascii="Lucida Sans" w:hAnsi="Lucida Sans" w:cs="Arial"/>
          <w:sz w:val="20"/>
          <w:szCs w:val="20"/>
        </w:rPr>
      </w:pPr>
      <w:r w:rsidRPr="0025327E">
        <w:rPr>
          <w:rFonts w:ascii="Lucida Sans" w:hAnsi="Lucida Sans" w:cs="Arial"/>
          <w:sz w:val="20"/>
          <w:szCs w:val="20"/>
        </w:rPr>
        <w:lastRenderedPageBreak/>
        <w:t>Bijlage A-2</w:t>
      </w:r>
      <w:r w:rsidR="001544F9" w:rsidRPr="0025327E">
        <w:rPr>
          <w:rFonts w:ascii="Lucida Sans" w:hAnsi="Lucida Sans" w:cs="Arial"/>
          <w:sz w:val="20"/>
          <w:szCs w:val="20"/>
        </w:rPr>
        <w:t xml:space="preserve"> Standaardformulier Anti-collusie</w:t>
      </w:r>
      <w:bookmarkEnd w:id="1"/>
      <w:r w:rsidR="001544F9" w:rsidRPr="0025327E">
        <w:rPr>
          <w:rFonts w:ascii="Lucida Sans" w:hAnsi="Lucida Sans" w:cs="Arial"/>
          <w:sz w:val="20"/>
          <w:szCs w:val="20"/>
        </w:rPr>
        <w:t>verklaring</w:t>
      </w:r>
    </w:p>
    <w:p w14:paraId="5D294097" w14:textId="2D94443A" w:rsidR="001544F9" w:rsidRPr="0025327E" w:rsidRDefault="001544F9" w:rsidP="0025327E">
      <w:pPr>
        <w:rPr>
          <w:rFonts w:cs="Arial"/>
          <w:i/>
        </w:rPr>
      </w:pPr>
      <w:r w:rsidRPr="0025327E">
        <w:rPr>
          <w:rFonts w:cs="Arial"/>
          <w:i/>
        </w:rPr>
        <w:t xml:space="preserve">Dit </w:t>
      </w:r>
      <w:r w:rsidR="00E41B75" w:rsidRPr="0025327E">
        <w:rPr>
          <w:rFonts w:cs="Arial"/>
          <w:i/>
        </w:rPr>
        <w:t>s</w:t>
      </w:r>
      <w:r w:rsidRPr="0025327E">
        <w:rPr>
          <w:rFonts w:cs="Arial"/>
          <w:i/>
        </w:rPr>
        <w:t xml:space="preserve">tandaardformulier moet worden ondertekend door een </w:t>
      </w:r>
      <w:r w:rsidRPr="0025327E">
        <w:rPr>
          <w:rFonts w:cs="Arial"/>
          <w:i/>
          <w:u w:val="single"/>
        </w:rPr>
        <w:t>bestuurder</w:t>
      </w:r>
      <w:r w:rsidRPr="0025327E">
        <w:rPr>
          <w:rFonts w:cs="Arial"/>
          <w:i/>
        </w:rPr>
        <w:t xml:space="preserve"> van de Inschrijver</w:t>
      </w:r>
      <w:r w:rsidR="00920D10" w:rsidRPr="0025327E">
        <w:rPr>
          <w:rFonts w:cs="Arial"/>
          <w:i/>
        </w:rPr>
        <w:t xml:space="preserve"> die </w:t>
      </w:r>
      <w:r w:rsidR="001A4B25">
        <w:rPr>
          <w:rFonts w:cs="Arial"/>
          <w:i/>
        </w:rPr>
        <w:t>I</w:t>
      </w:r>
      <w:r w:rsidR="00920D10" w:rsidRPr="0025327E">
        <w:rPr>
          <w:rFonts w:cs="Arial"/>
          <w:i/>
        </w:rPr>
        <w:t xml:space="preserve">nschrijver </w:t>
      </w:r>
      <w:proofErr w:type="spellStart"/>
      <w:r w:rsidR="00305D1F" w:rsidRPr="0025327E">
        <w:rPr>
          <w:rFonts w:cs="Arial"/>
          <w:i/>
        </w:rPr>
        <w:t>terzake</w:t>
      </w:r>
      <w:proofErr w:type="spellEnd"/>
      <w:r w:rsidR="00305D1F" w:rsidRPr="0025327E">
        <w:rPr>
          <w:rFonts w:cs="Arial"/>
          <w:i/>
        </w:rPr>
        <w:t xml:space="preserve"> van deze Inschrijving </w:t>
      </w:r>
      <w:r w:rsidR="00920D10" w:rsidRPr="0025327E">
        <w:rPr>
          <w:rFonts w:cs="Arial"/>
          <w:i/>
        </w:rPr>
        <w:t>rechtsgeldig vertegenwoordig</w:t>
      </w:r>
      <w:r w:rsidR="00305D1F" w:rsidRPr="0025327E">
        <w:rPr>
          <w:rFonts w:cs="Arial"/>
          <w:i/>
        </w:rPr>
        <w:t>t</w:t>
      </w:r>
      <w:r w:rsidR="003E3F5E" w:rsidRPr="0025327E">
        <w:rPr>
          <w:rFonts w:cs="Arial"/>
          <w:i/>
        </w:rPr>
        <w:t xml:space="preserve"> of, indien meerdere bestuurders gezamenlijk bevoegd zijn, door elk van hen</w:t>
      </w:r>
      <w:r w:rsidRPr="0025327E">
        <w:rPr>
          <w:rFonts w:cs="Arial"/>
          <w:i/>
        </w:rPr>
        <w:t>. De bestuurder moet zijn genoemd in het in de Inschrijving op te nemen uittreksel uit het Handelsregister van de Inschrijver. (NB: ondertekening door een gevolmachtigde volstaat niet.)</w:t>
      </w:r>
      <w:r w:rsidR="00912BB7" w:rsidRPr="0025327E">
        <w:rPr>
          <w:rFonts w:cs="Arial"/>
          <w:i/>
        </w:rPr>
        <w:t xml:space="preserve"> In geval van </w:t>
      </w:r>
      <w:r w:rsidR="001A4B25">
        <w:rPr>
          <w:rFonts w:cs="Arial"/>
          <w:i/>
        </w:rPr>
        <w:t>I</w:t>
      </w:r>
      <w:r w:rsidR="00912BB7" w:rsidRPr="0025327E">
        <w:rPr>
          <w:rFonts w:cs="Arial"/>
          <w:i/>
        </w:rPr>
        <w:t xml:space="preserve">nschrijving door een Combinatie, dient elk lid van de Combinatie een afzonderlijk </w:t>
      </w:r>
      <w:r w:rsidR="00E41B75" w:rsidRPr="0025327E">
        <w:rPr>
          <w:rFonts w:cs="Arial"/>
          <w:i/>
        </w:rPr>
        <w:t>s</w:t>
      </w:r>
      <w:r w:rsidR="00912BB7" w:rsidRPr="0025327E">
        <w:rPr>
          <w:rFonts w:cs="Arial"/>
          <w:i/>
        </w:rPr>
        <w:t xml:space="preserve">tandaardformulier </w:t>
      </w:r>
      <w:r w:rsidR="00305D1F" w:rsidRPr="0025327E">
        <w:rPr>
          <w:rFonts w:cs="Arial"/>
          <w:i/>
        </w:rPr>
        <w:t xml:space="preserve">A-2 in te vullen en </w:t>
      </w:r>
      <w:r w:rsidR="00912BB7" w:rsidRPr="0025327E">
        <w:rPr>
          <w:rFonts w:cs="Arial"/>
          <w:i/>
        </w:rPr>
        <w:t xml:space="preserve">te ondertekenen. </w:t>
      </w:r>
    </w:p>
    <w:p w14:paraId="129FD6F2" w14:textId="77777777" w:rsidR="001544F9" w:rsidRPr="0025327E" w:rsidRDefault="001544F9" w:rsidP="0025327E">
      <w:pPr>
        <w:rPr>
          <w:rFonts w:cs="Arial"/>
        </w:rPr>
      </w:pPr>
    </w:p>
    <w:p w14:paraId="1905BF95" w14:textId="6FAD2AB9" w:rsidR="001544F9" w:rsidRPr="0025327E" w:rsidRDefault="001544F9" w:rsidP="0025327E">
      <w:pPr>
        <w:rPr>
          <w:rFonts w:cs="Arial"/>
        </w:rPr>
      </w:pPr>
      <w:r w:rsidRPr="0025327E">
        <w:rPr>
          <w:rFonts w:cs="Arial"/>
        </w:rPr>
        <w:t>Ondergetekende verklaart hierbij</w:t>
      </w:r>
      <w:r w:rsidR="00A55A36" w:rsidRPr="0025327E">
        <w:rPr>
          <w:rFonts w:cs="Arial"/>
        </w:rPr>
        <w:t>,</w:t>
      </w:r>
      <w:r w:rsidRPr="0025327E">
        <w:rPr>
          <w:rFonts w:cs="Arial"/>
        </w:rPr>
        <w:t xml:space="preserve"> </w:t>
      </w:r>
      <w:r w:rsidR="00A55A36" w:rsidRPr="0025327E">
        <w:rPr>
          <w:rFonts w:cs="Arial"/>
        </w:rPr>
        <w:t xml:space="preserve">in zijn hoedanigheid van bestuurder van </w:t>
      </w:r>
      <w:r w:rsidR="00A55A36" w:rsidRPr="0025327E">
        <w:rPr>
          <w:rFonts w:cs="Arial"/>
          <w:i/>
        </w:rPr>
        <w:t>[naam onderneming]</w:t>
      </w:r>
      <w:r w:rsidR="00A55A36" w:rsidRPr="0025327E">
        <w:rPr>
          <w:rFonts w:cs="Arial"/>
        </w:rPr>
        <w:t xml:space="preserve">, </w:t>
      </w:r>
      <w:r w:rsidRPr="0025327E">
        <w:rPr>
          <w:rFonts w:cs="Arial"/>
        </w:rPr>
        <w:t xml:space="preserve">dat de Inschrijving van </w:t>
      </w:r>
      <w:r w:rsidR="00912BB7" w:rsidRPr="0025327E">
        <w:rPr>
          <w:rFonts w:cs="Arial"/>
          <w:i/>
        </w:rPr>
        <w:t>[naam onderneming/Combinatie]</w:t>
      </w:r>
      <w:r w:rsidR="00912BB7" w:rsidRPr="0025327E">
        <w:rPr>
          <w:rFonts w:cs="Arial"/>
        </w:rPr>
        <w:t xml:space="preserve"> </w:t>
      </w:r>
      <w:r w:rsidRPr="0025327E">
        <w:rPr>
          <w:rFonts w:cs="Arial"/>
        </w:rPr>
        <w:t>inzake de</w:t>
      </w:r>
      <w:r w:rsidR="002638FB" w:rsidRPr="0025327E">
        <w:rPr>
          <w:rFonts w:cs="Arial"/>
        </w:rPr>
        <w:t xml:space="preserve"> Openbare Europese Aanbesteding </w:t>
      </w:r>
      <w:r w:rsidR="0062586E">
        <w:rPr>
          <w:rFonts w:cs="Arial"/>
        </w:rPr>
        <w:br/>
      </w:r>
      <w:r w:rsidR="002638FB" w:rsidRPr="0025327E">
        <w:rPr>
          <w:rFonts w:cs="Arial"/>
        </w:rPr>
        <w:t xml:space="preserve">OV-concessie </w:t>
      </w:r>
      <w:r w:rsidR="00BB7A6B">
        <w:rPr>
          <w:rFonts w:cs="Arial"/>
        </w:rPr>
        <w:t>Gooi en Vechtstreek</w:t>
      </w:r>
      <w:r w:rsidRPr="0025327E">
        <w:rPr>
          <w:rFonts w:cs="Arial"/>
        </w:rPr>
        <w:t xml:space="preserve"> niet tot stand is gekomen onder invloed van een overeenkomst, besluit of gedraging die in strijd is met het Nederlandse of Europese mededingingsrecht, en dat </w:t>
      </w:r>
      <w:r w:rsidR="00912BB7" w:rsidRPr="0025327E">
        <w:rPr>
          <w:rFonts w:cs="Arial"/>
          <w:i/>
        </w:rPr>
        <w:t>[naam onderneming]</w:t>
      </w:r>
      <w:r w:rsidR="00912BB7" w:rsidRPr="0025327E">
        <w:rPr>
          <w:rFonts w:cs="Arial"/>
        </w:rPr>
        <w:t xml:space="preserve"> </w:t>
      </w:r>
      <w:r w:rsidRPr="0025327E">
        <w:rPr>
          <w:rFonts w:cs="Arial"/>
        </w:rPr>
        <w:t>zijn Inschrijving op geen enkele wijze heeft afgestemd met een andere Inschrijver (waaronder tevens wordt begrepen het eenzijdig verstrekken of ontvangen van informatie met betrekking tot een Inschrijving).</w:t>
      </w:r>
    </w:p>
    <w:p w14:paraId="0C937D6A" w14:textId="77777777" w:rsidR="001544F9" w:rsidRPr="0025327E" w:rsidRDefault="001544F9" w:rsidP="0025327E">
      <w:pPr>
        <w:rPr>
          <w:rFonts w:cs="Arial"/>
        </w:rPr>
      </w:pPr>
    </w:p>
    <w:p w14:paraId="113F0D86" w14:textId="77777777" w:rsidR="00920D10" w:rsidRPr="0025327E" w:rsidRDefault="00920D10" w:rsidP="0025327E">
      <w:pPr>
        <w:rPr>
          <w:rFonts w:cs="Arial"/>
        </w:rPr>
      </w:pPr>
      <w:r w:rsidRPr="0025327E">
        <w:rPr>
          <w:rFonts w:cs="Arial"/>
        </w:rPr>
        <w:t>Aldus naar waarheid opgemaakt</w:t>
      </w:r>
    </w:p>
    <w:p w14:paraId="3AF68221" w14:textId="77777777" w:rsidR="001544F9" w:rsidRPr="0025327E" w:rsidRDefault="001544F9" w:rsidP="0025327E">
      <w:pPr>
        <w:rPr>
          <w:rFonts w:cs="Arial"/>
        </w:rPr>
      </w:pPr>
    </w:p>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000" w:firstRow="0" w:lastRow="0" w:firstColumn="0" w:lastColumn="0" w:noHBand="0" w:noVBand="0"/>
      </w:tblPr>
      <w:tblGrid>
        <w:gridCol w:w="2155"/>
        <w:gridCol w:w="5823"/>
      </w:tblGrid>
      <w:tr w:rsidR="001544F9" w:rsidRPr="0025327E" w14:paraId="18CC4CD3" w14:textId="77777777" w:rsidTr="001544F9">
        <w:tc>
          <w:tcPr>
            <w:tcW w:w="2155" w:type="dxa"/>
          </w:tcPr>
          <w:p w14:paraId="1DEB0B86" w14:textId="77777777" w:rsidR="001544F9" w:rsidRPr="0025327E" w:rsidRDefault="001544F9" w:rsidP="0025327E">
            <w:pPr>
              <w:rPr>
                <w:rFonts w:cs="Arial"/>
              </w:rPr>
            </w:pPr>
          </w:p>
          <w:p w14:paraId="5D25DDDB" w14:textId="77777777" w:rsidR="001544F9" w:rsidRPr="0025327E" w:rsidRDefault="00920D10"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op </w:t>
            </w:r>
            <w:r w:rsidR="00305D1F" w:rsidRPr="0025327E">
              <w:rPr>
                <w:rFonts w:cs="Arial"/>
              </w:rPr>
              <w:t xml:space="preserve">     [datum] te [plaats]           </w:t>
            </w:r>
          </w:p>
        </w:tc>
        <w:tc>
          <w:tcPr>
            <w:tcW w:w="5823" w:type="dxa"/>
          </w:tcPr>
          <w:p w14:paraId="10BD1405" w14:textId="77777777" w:rsidR="001544F9" w:rsidRPr="0025327E" w:rsidRDefault="001544F9" w:rsidP="0025327E">
            <w:pPr>
              <w:rPr>
                <w:rFonts w:cs="Arial"/>
              </w:rPr>
            </w:pPr>
          </w:p>
          <w:p w14:paraId="40B5C827" w14:textId="77777777" w:rsidR="001544F9" w:rsidRPr="0025327E" w:rsidRDefault="001544F9" w:rsidP="0025327E">
            <w:pPr>
              <w:tabs>
                <w:tab w:val="left" w:pos="397"/>
                <w:tab w:val="left" w:pos="738"/>
                <w:tab w:val="left" w:pos="1361"/>
                <w:tab w:val="left" w:pos="2609"/>
                <w:tab w:val="left" w:pos="2778"/>
                <w:tab w:val="left" w:pos="3119"/>
                <w:tab w:val="left" w:pos="8334"/>
              </w:tabs>
              <w:spacing w:after="58"/>
              <w:rPr>
                <w:rFonts w:cs="Arial"/>
              </w:rPr>
            </w:pPr>
          </w:p>
        </w:tc>
      </w:tr>
      <w:tr w:rsidR="001544F9" w:rsidRPr="0025327E" w14:paraId="3BF92B37" w14:textId="77777777" w:rsidTr="001544F9">
        <w:tc>
          <w:tcPr>
            <w:tcW w:w="2155" w:type="dxa"/>
          </w:tcPr>
          <w:p w14:paraId="70ABE728" w14:textId="77777777" w:rsidR="001544F9" w:rsidRPr="0025327E" w:rsidRDefault="001544F9" w:rsidP="0025327E">
            <w:pPr>
              <w:rPr>
                <w:rFonts w:cs="Arial"/>
              </w:rPr>
            </w:pPr>
          </w:p>
          <w:p w14:paraId="0DCFE5B1" w14:textId="77777777" w:rsidR="001544F9" w:rsidRPr="0025327E" w:rsidRDefault="00305D1F"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door [naam en voorletters]</w:t>
            </w:r>
          </w:p>
        </w:tc>
        <w:tc>
          <w:tcPr>
            <w:tcW w:w="5823" w:type="dxa"/>
          </w:tcPr>
          <w:p w14:paraId="7BAB6A06" w14:textId="77777777" w:rsidR="001544F9" w:rsidRPr="0025327E" w:rsidRDefault="001544F9" w:rsidP="0025327E">
            <w:pPr>
              <w:rPr>
                <w:rFonts w:cs="Arial"/>
              </w:rPr>
            </w:pPr>
          </w:p>
          <w:p w14:paraId="7A0F6741" w14:textId="77777777" w:rsidR="001544F9" w:rsidRPr="0025327E" w:rsidRDefault="001544F9" w:rsidP="0025327E">
            <w:pPr>
              <w:tabs>
                <w:tab w:val="left" w:pos="397"/>
                <w:tab w:val="left" w:pos="738"/>
                <w:tab w:val="left" w:pos="1361"/>
                <w:tab w:val="left" w:pos="2609"/>
                <w:tab w:val="left" w:pos="2778"/>
                <w:tab w:val="left" w:pos="3119"/>
                <w:tab w:val="left" w:pos="8334"/>
              </w:tabs>
              <w:spacing w:after="58"/>
              <w:rPr>
                <w:rFonts w:cs="Arial"/>
              </w:rPr>
            </w:pPr>
          </w:p>
        </w:tc>
      </w:tr>
      <w:tr w:rsidR="001544F9" w:rsidRPr="0025327E" w14:paraId="3F776EDE" w14:textId="77777777" w:rsidTr="001544F9">
        <w:tc>
          <w:tcPr>
            <w:tcW w:w="2155" w:type="dxa"/>
          </w:tcPr>
          <w:p w14:paraId="60FBA788" w14:textId="77777777" w:rsidR="001544F9" w:rsidRPr="0025327E" w:rsidRDefault="001544F9" w:rsidP="0025327E">
            <w:pPr>
              <w:rPr>
                <w:rFonts w:cs="Arial"/>
              </w:rPr>
            </w:pPr>
          </w:p>
          <w:p w14:paraId="31570258" w14:textId="77777777" w:rsidR="001544F9" w:rsidRPr="0025327E" w:rsidRDefault="00305D1F"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als bestuurder van [naam onderneming] </w:t>
            </w:r>
          </w:p>
        </w:tc>
        <w:tc>
          <w:tcPr>
            <w:tcW w:w="5823" w:type="dxa"/>
          </w:tcPr>
          <w:p w14:paraId="7201C00F" w14:textId="77777777" w:rsidR="001544F9" w:rsidRPr="0025327E" w:rsidRDefault="001544F9" w:rsidP="0025327E">
            <w:pPr>
              <w:rPr>
                <w:rFonts w:cs="Arial"/>
              </w:rPr>
            </w:pPr>
          </w:p>
          <w:p w14:paraId="4831F456" w14:textId="77777777" w:rsidR="001544F9" w:rsidRPr="0025327E" w:rsidRDefault="001544F9" w:rsidP="0025327E">
            <w:pPr>
              <w:tabs>
                <w:tab w:val="left" w:pos="397"/>
                <w:tab w:val="left" w:pos="738"/>
                <w:tab w:val="left" w:pos="1361"/>
                <w:tab w:val="left" w:pos="2609"/>
                <w:tab w:val="left" w:pos="2778"/>
                <w:tab w:val="left" w:pos="3119"/>
                <w:tab w:val="left" w:pos="8334"/>
              </w:tabs>
              <w:spacing w:after="58"/>
              <w:rPr>
                <w:rFonts w:cs="Arial"/>
              </w:rPr>
            </w:pPr>
          </w:p>
        </w:tc>
      </w:tr>
      <w:tr w:rsidR="001544F9" w:rsidRPr="0025327E" w14:paraId="0C48EBC1" w14:textId="77777777" w:rsidTr="001544F9">
        <w:trPr>
          <w:trHeight w:val="2025"/>
        </w:trPr>
        <w:tc>
          <w:tcPr>
            <w:tcW w:w="2155" w:type="dxa"/>
          </w:tcPr>
          <w:p w14:paraId="63E51C81" w14:textId="77777777" w:rsidR="001544F9" w:rsidRPr="0025327E" w:rsidRDefault="001544F9" w:rsidP="0025327E">
            <w:pPr>
              <w:rPr>
                <w:rFonts w:cs="Arial"/>
              </w:rPr>
            </w:pPr>
          </w:p>
          <w:p w14:paraId="6783633E" w14:textId="77777777" w:rsidR="001544F9" w:rsidRPr="0025327E" w:rsidRDefault="00305D1F" w:rsidP="0025327E">
            <w:pPr>
              <w:tabs>
                <w:tab w:val="left" w:pos="397"/>
                <w:tab w:val="left" w:pos="738"/>
                <w:tab w:val="left" w:pos="1361"/>
                <w:tab w:val="left" w:pos="2609"/>
                <w:tab w:val="left" w:pos="2778"/>
                <w:tab w:val="left" w:pos="3119"/>
                <w:tab w:val="left" w:pos="8334"/>
              </w:tabs>
              <w:rPr>
                <w:rFonts w:cs="Arial"/>
              </w:rPr>
            </w:pPr>
            <w:r w:rsidRPr="0025327E">
              <w:rPr>
                <w:rFonts w:cs="Arial"/>
              </w:rPr>
              <w:t xml:space="preserve">die: [naam onderneming] </w:t>
            </w:r>
          </w:p>
          <w:p w14:paraId="36832E52" w14:textId="77777777" w:rsidR="00305D1F" w:rsidRPr="0025327E" w:rsidRDefault="00305D1F" w:rsidP="0025327E">
            <w:pPr>
              <w:tabs>
                <w:tab w:val="left" w:pos="397"/>
                <w:tab w:val="left" w:pos="738"/>
                <w:tab w:val="left" w:pos="1361"/>
                <w:tab w:val="left" w:pos="2609"/>
                <w:tab w:val="left" w:pos="2778"/>
                <w:tab w:val="left" w:pos="3119"/>
                <w:tab w:val="left" w:pos="8334"/>
              </w:tabs>
              <w:rPr>
                <w:rFonts w:cs="Arial"/>
              </w:rPr>
            </w:pPr>
          </w:p>
          <w:p w14:paraId="6194CFBC" w14:textId="77777777" w:rsidR="00305D1F" w:rsidRPr="0025327E" w:rsidRDefault="00305D1F" w:rsidP="0025327E">
            <w:pPr>
              <w:tabs>
                <w:tab w:val="left" w:pos="397"/>
                <w:tab w:val="left" w:pos="738"/>
                <w:tab w:val="left" w:pos="1361"/>
                <w:tab w:val="left" w:pos="2609"/>
                <w:tab w:val="left" w:pos="2778"/>
                <w:tab w:val="left" w:pos="3119"/>
                <w:tab w:val="left" w:pos="8334"/>
              </w:tabs>
              <w:rPr>
                <w:rFonts w:cs="Arial"/>
              </w:rPr>
            </w:pPr>
            <w:r w:rsidRPr="0025327E">
              <w:rPr>
                <w:rFonts w:cs="Arial"/>
              </w:rPr>
              <w:t>Ter zake van deze Inschrijving rechtsgeldig vertegenwoordigt</w:t>
            </w:r>
          </w:p>
          <w:p w14:paraId="24F2583C" w14:textId="77777777" w:rsidR="001544F9" w:rsidRPr="0025327E" w:rsidRDefault="001544F9" w:rsidP="0025327E">
            <w:pPr>
              <w:tabs>
                <w:tab w:val="left" w:pos="397"/>
                <w:tab w:val="left" w:pos="738"/>
                <w:tab w:val="left" w:pos="1361"/>
                <w:tab w:val="left" w:pos="2609"/>
                <w:tab w:val="left" w:pos="2778"/>
                <w:tab w:val="left" w:pos="3119"/>
                <w:tab w:val="left" w:pos="8334"/>
              </w:tabs>
              <w:rPr>
                <w:rFonts w:cs="Arial"/>
              </w:rPr>
            </w:pPr>
          </w:p>
          <w:p w14:paraId="002FAFB8" w14:textId="77777777" w:rsidR="001544F9" w:rsidRPr="0025327E" w:rsidRDefault="001544F9" w:rsidP="0025327E">
            <w:pPr>
              <w:tabs>
                <w:tab w:val="left" w:pos="397"/>
                <w:tab w:val="left" w:pos="738"/>
                <w:tab w:val="left" w:pos="1361"/>
                <w:tab w:val="left" w:pos="2609"/>
                <w:tab w:val="left" w:pos="2778"/>
                <w:tab w:val="left" w:pos="3119"/>
                <w:tab w:val="left" w:pos="8334"/>
              </w:tabs>
              <w:rPr>
                <w:rFonts w:cs="Arial"/>
              </w:rPr>
            </w:pPr>
          </w:p>
          <w:p w14:paraId="4074E8FB" w14:textId="77777777" w:rsidR="001544F9" w:rsidRPr="0025327E" w:rsidRDefault="001544F9" w:rsidP="0025327E">
            <w:pPr>
              <w:tabs>
                <w:tab w:val="left" w:pos="397"/>
                <w:tab w:val="left" w:pos="738"/>
                <w:tab w:val="left" w:pos="1361"/>
                <w:tab w:val="left" w:pos="2609"/>
                <w:tab w:val="left" w:pos="2778"/>
                <w:tab w:val="left" w:pos="3119"/>
                <w:tab w:val="left" w:pos="8334"/>
              </w:tabs>
              <w:spacing w:after="58"/>
              <w:rPr>
                <w:rFonts w:cs="Arial"/>
              </w:rPr>
            </w:pPr>
          </w:p>
        </w:tc>
        <w:tc>
          <w:tcPr>
            <w:tcW w:w="5823" w:type="dxa"/>
          </w:tcPr>
          <w:p w14:paraId="601AB56E" w14:textId="77777777" w:rsidR="001544F9" w:rsidRPr="0025327E" w:rsidRDefault="001544F9" w:rsidP="0025327E">
            <w:pPr>
              <w:rPr>
                <w:rFonts w:cs="Arial"/>
              </w:rPr>
            </w:pPr>
          </w:p>
          <w:p w14:paraId="7BAF39CA" w14:textId="77777777" w:rsidR="001544F9" w:rsidRPr="0025327E" w:rsidRDefault="001544F9" w:rsidP="0025327E">
            <w:pPr>
              <w:tabs>
                <w:tab w:val="left" w:pos="397"/>
                <w:tab w:val="left" w:pos="738"/>
                <w:tab w:val="left" w:pos="1361"/>
                <w:tab w:val="left" w:pos="2609"/>
                <w:tab w:val="left" w:pos="2778"/>
                <w:tab w:val="left" w:pos="3119"/>
                <w:tab w:val="left" w:pos="8334"/>
              </w:tabs>
              <w:spacing w:after="58"/>
              <w:rPr>
                <w:rFonts w:cs="Arial"/>
              </w:rPr>
            </w:pPr>
          </w:p>
        </w:tc>
      </w:tr>
      <w:tr w:rsidR="001544F9" w:rsidRPr="0025327E" w14:paraId="447211A3" w14:textId="77777777" w:rsidTr="001544F9">
        <w:tc>
          <w:tcPr>
            <w:tcW w:w="2155" w:type="dxa"/>
          </w:tcPr>
          <w:p w14:paraId="6488F7D8" w14:textId="77777777" w:rsidR="001544F9" w:rsidRPr="0025327E" w:rsidRDefault="001544F9" w:rsidP="0025327E">
            <w:pPr>
              <w:rPr>
                <w:rFonts w:cs="Arial"/>
              </w:rPr>
            </w:pPr>
          </w:p>
          <w:p w14:paraId="7599042A" w14:textId="77777777" w:rsidR="001544F9" w:rsidRPr="0025327E" w:rsidRDefault="00305D1F"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[Handtekening] </w:t>
            </w:r>
          </w:p>
        </w:tc>
        <w:tc>
          <w:tcPr>
            <w:tcW w:w="5823" w:type="dxa"/>
          </w:tcPr>
          <w:p w14:paraId="0A41B247" w14:textId="77777777" w:rsidR="001544F9" w:rsidRPr="0025327E" w:rsidRDefault="001544F9" w:rsidP="0025327E">
            <w:pPr>
              <w:rPr>
                <w:rFonts w:cs="Arial"/>
              </w:rPr>
            </w:pPr>
          </w:p>
          <w:p w14:paraId="1560FA61" w14:textId="77777777" w:rsidR="001544F9" w:rsidRPr="0025327E" w:rsidRDefault="001544F9" w:rsidP="0025327E">
            <w:pPr>
              <w:tabs>
                <w:tab w:val="left" w:pos="397"/>
                <w:tab w:val="left" w:pos="738"/>
                <w:tab w:val="left" w:pos="1361"/>
                <w:tab w:val="left" w:pos="2609"/>
                <w:tab w:val="left" w:pos="2778"/>
                <w:tab w:val="left" w:pos="3119"/>
                <w:tab w:val="left" w:pos="8334"/>
              </w:tabs>
              <w:spacing w:after="58"/>
              <w:rPr>
                <w:rFonts w:cs="Arial"/>
              </w:rPr>
            </w:pPr>
          </w:p>
        </w:tc>
      </w:tr>
    </w:tbl>
    <w:p w14:paraId="671B6F1B" w14:textId="77777777" w:rsidR="001544F9" w:rsidRPr="0025327E" w:rsidRDefault="001544F9" w:rsidP="0025327E">
      <w:pPr>
        <w:rPr>
          <w:rFonts w:cs="Arial"/>
        </w:rPr>
      </w:pPr>
    </w:p>
    <w:p w14:paraId="2282574C" w14:textId="77777777" w:rsidR="008A65B2" w:rsidRPr="0025327E" w:rsidRDefault="001544F9" w:rsidP="00E611E4">
      <w:pPr>
        <w:pStyle w:val="Kop2"/>
        <w:keepLines/>
        <w:numPr>
          <w:ilvl w:val="0"/>
          <w:numId w:val="0"/>
        </w:numPr>
        <w:tabs>
          <w:tab w:val="num" w:pos="1440"/>
        </w:tabs>
        <w:spacing w:before="280" w:after="140" w:line="276" w:lineRule="auto"/>
        <w:contextualSpacing/>
        <w:rPr>
          <w:rFonts w:cs="Arial"/>
        </w:rPr>
      </w:pPr>
      <w:r w:rsidRPr="0025327E">
        <w:rPr>
          <w:rFonts w:cs="Arial"/>
        </w:rPr>
        <w:br w:type="page"/>
      </w:r>
      <w:bookmarkStart w:id="3" w:name="_Toc234297143"/>
      <w:bookmarkEnd w:id="2"/>
      <w:r w:rsidR="002638FB" w:rsidRPr="00E611E4">
        <w:rPr>
          <w:rFonts w:ascii="Lucida Sans" w:hAnsi="Lucida Sans" w:cs="Arial"/>
          <w:sz w:val="20"/>
          <w:szCs w:val="20"/>
        </w:rPr>
        <w:lastRenderedPageBreak/>
        <w:t>Bijlage A-3</w:t>
      </w:r>
      <w:r w:rsidR="001807CE" w:rsidRPr="00E611E4">
        <w:rPr>
          <w:rFonts w:ascii="Lucida Sans" w:hAnsi="Lucida Sans" w:cs="Arial"/>
          <w:sz w:val="20"/>
          <w:szCs w:val="20"/>
        </w:rPr>
        <w:t xml:space="preserve"> </w:t>
      </w:r>
      <w:r w:rsidR="008A65B2" w:rsidRPr="00E611E4">
        <w:rPr>
          <w:rFonts w:ascii="Lucida Sans" w:hAnsi="Lucida Sans" w:cs="Arial"/>
          <w:sz w:val="20"/>
          <w:szCs w:val="20"/>
        </w:rPr>
        <w:t xml:space="preserve">Standaardformulier </w:t>
      </w:r>
      <w:r w:rsidR="00C10F3E" w:rsidRPr="00E611E4">
        <w:rPr>
          <w:rFonts w:ascii="Lucida Sans" w:hAnsi="Lucida Sans" w:cs="Arial"/>
          <w:sz w:val="20"/>
          <w:szCs w:val="20"/>
        </w:rPr>
        <w:t>C</w:t>
      </w:r>
      <w:r w:rsidR="008A65B2" w:rsidRPr="00E611E4">
        <w:rPr>
          <w:rFonts w:ascii="Lucida Sans" w:hAnsi="Lucida Sans" w:cs="Arial"/>
          <w:sz w:val="20"/>
          <w:szCs w:val="20"/>
        </w:rPr>
        <w:t>ombinatievorming</w:t>
      </w:r>
      <w:bookmarkEnd w:id="3"/>
    </w:p>
    <w:p w14:paraId="7D5BB514" w14:textId="77777777" w:rsidR="00D357E4" w:rsidRPr="00BB7A6B" w:rsidRDefault="00E41B75" w:rsidP="0025327E">
      <w:pPr>
        <w:rPr>
          <w:rFonts w:cs="Arial"/>
          <w:i/>
        </w:rPr>
      </w:pPr>
      <w:r w:rsidRPr="00BB7A6B">
        <w:rPr>
          <w:rFonts w:cs="Arial"/>
          <w:i/>
        </w:rPr>
        <w:t>Dit s</w:t>
      </w:r>
      <w:r w:rsidR="00D357E4" w:rsidRPr="00BB7A6B">
        <w:rPr>
          <w:rFonts w:cs="Arial"/>
          <w:i/>
        </w:rPr>
        <w:t>tandaardformulier dient uitsluitend te worden ingediend indien Inschrijver een Combinatie is.</w:t>
      </w:r>
    </w:p>
    <w:p w14:paraId="423EC27E" w14:textId="77777777" w:rsidR="00D357E4" w:rsidRPr="00BB7A6B" w:rsidRDefault="00D357E4" w:rsidP="0025327E">
      <w:pPr>
        <w:rPr>
          <w:rFonts w:cs="Arial"/>
          <w:i/>
        </w:rPr>
      </w:pPr>
    </w:p>
    <w:p w14:paraId="7CB829EC" w14:textId="77777777" w:rsidR="001807CE" w:rsidRPr="00BB7A6B" w:rsidRDefault="00E41B75" w:rsidP="0025327E">
      <w:pPr>
        <w:rPr>
          <w:rFonts w:cs="Arial"/>
          <w:i/>
        </w:rPr>
      </w:pPr>
      <w:r w:rsidRPr="00BB7A6B">
        <w:rPr>
          <w:rFonts w:cs="Arial"/>
          <w:i/>
        </w:rPr>
        <w:t>Dit s</w:t>
      </w:r>
      <w:r w:rsidR="001807CE" w:rsidRPr="00BB7A6B">
        <w:rPr>
          <w:rFonts w:cs="Arial"/>
          <w:i/>
        </w:rPr>
        <w:t xml:space="preserve">tandaardformulier moet </w:t>
      </w:r>
      <w:r w:rsidR="00D357E4" w:rsidRPr="00BB7A6B">
        <w:rPr>
          <w:rFonts w:cs="Arial"/>
          <w:i/>
        </w:rPr>
        <w:t xml:space="preserve">door elk van de leden van een Combinatie afzonderlijk </w:t>
      </w:r>
      <w:r w:rsidR="001807CE" w:rsidRPr="00BB7A6B">
        <w:rPr>
          <w:rFonts w:cs="Arial"/>
          <w:i/>
        </w:rPr>
        <w:t xml:space="preserve">worden </w:t>
      </w:r>
      <w:r w:rsidR="00D357E4" w:rsidRPr="00BB7A6B">
        <w:rPr>
          <w:rFonts w:cs="Arial"/>
          <w:i/>
        </w:rPr>
        <w:t xml:space="preserve">ingevuld en </w:t>
      </w:r>
      <w:r w:rsidR="001807CE" w:rsidRPr="00BB7A6B">
        <w:rPr>
          <w:rFonts w:cs="Arial"/>
          <w:i/>
        </w:rPr>
        <w:t>ondertekend</w:t>
      </w:r>
      <w:r w:rsidR="00D357E4" w:rsidRPr="00BB7A6B">
        <w:rPr>
          <w:rFonts w:cs="Arial"/>
          <w:i/>
        </w:rPr>
        <w:t xml:space="preserve">. Ondertekening geschiedt </w:t>
      </w:r>
      <w:r w:rsidR="001807CE" w:rsidRPr="00BB7A6B">
        <w:rPr>
          <w:rFonts w:cs="Arial"/>
          <w:i/>
        </w:rPr>
        <w:t xml:space="preserve">door een natuurlijke persoon die bevoegd is de </w:t>
      </w:r>
      <w:r w:rsidR="00D357E4" w:rsidRPr="00BB7A6B">
        <w:rPr>
          <w:rFonts w:cs="Arial"/>
          <w:i/>
        </w:rPr>
        <w:t xml:space="preserve">betreffende onderneming </w:t>
      </w:r>
      <w:r w:rsidR="001807CE" w:rsidRPr="00BB7A6B">
        <w:rPr>
          <w:rFonts w:cs="Arial"/>
          <w:i/>
        </w:rPr>
        <w:t>te vertegenwoordigen. De vertegenwoordigingsbevoegdheid moet blijken uit het/de in de Inschrijving op te nemen uittreksel(s) uit het Handelsregister (zo nodig aangevuld met een toereikende volmacht).</w:t>
      </w:r>
    </w:p>
    <w:p w14:paraId="402D2DE2" w14:textId="77777777" w:rsidR="002C0F60" w:rsidRPr="00BB7A6B" w:rsidRDefault="002C0F60" w:rsidP="0025327E">
      <w:pPr>
        <w:rPr>
          <w:rFonts w:cs="Arial"/>
        </w:rPr>
      </w:pPr>
    </w:p>
    <w:p w14:paraId="2046075A" w14:textId="77777777" w:rsidR="002C0F60" w:rsidRPr="0025327E" w:rsidRDefault="002C0F60" w:rsidP="0025327E">
      <w:pPr>
        <w:rPr>
          <w:rFonts w:cs="Arial"/>
          <w:u w:val="single"/>
        </w:rPr>
      </w:pPr>
      <w:r w:rsidRPr="0025327E">
        <w:rPr>
          <w:rFonts w:cs="Arial"/>
          <w:u w:val="single"/>
        </w:rPr>
        <w:t xml:space="preserve">I </w:t>
      </w:r>
      <w:r w:rsidRPr="0025327E">
        <w:rPr>
          <w:rFonts w:cs="Arial"/>
          <w:u w:val="single"/>
        </w:rPr>
        <w:tab/>
        <w:t xml:space="preserve">Beschrijving Combinatie </w:t>
      </w:r>
    </w:p>
    <w:p w14:paraId="3994CFC7" w14:textId="77777777" w:rsidR="002C0F60" w:rsidRPr="00BB7A6B" w:rsidRDefault="002C0F60" w:rsidP="0025327E">
      <w:pPr>
        <w:rPr>
          <w:rFonts w:cs="Arial"/>
        </w:rPr>
      </w:pPr>
      <w:r w:rsidRPr="00BB7A6B">
        <w:rPr>
          <w:rFonts w:cs="Arial"/>
        </w:rPr>
        <w:t>Ondergetekende verklaart hierbij dat zijn onderneming lid is van de Combinatie die bestaat uit de volgende ondernemingen:</w:t>
      </w:r>
    </w:p>
    <w:p w14:paraId="1CF3D518" w14:textId="77777777" w:rsidR="002C0F60" w:rsidRPr="00BB7A6B" w:rsidRDefault="002C0F60" w:rsidP="0025327E">
      <w:pPr>
        <w:rPr>
          <w:rFonts w:cs="Arial"/>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5670"/>
      </w:tblGrid>
      <w:tr w:rsidR="002C0F60" w:rsidRPr="0025327E" w14:paraId="0F436C03" w14:textId="77777777" w:rsidTr="00756398">
        <w:trPr>
          <w:trHeight w:val="335"/>
        </w:trPr>
        <w:tc>
          <w:tcPr>
            <w:tcW w:w="3969" w:type="dxa"/>
          </w:tcPr>
          <w:p w14:paraId="5142BE5A" w14:textId="77777777" w:rsidR="002C0F60" w:rsidRPr="00BB7A6B" w:rsidRDefault="002C0F60" w:rsidP="0025327E">
            <w:pPr>
              <w:rPr>
                <w:rFonts w:cs="Arial"/>
                <w:bCs/>
              </w:rPr>
            </w:pPr>
            <w:r w:rsidRPr="00BB7A6B">
              <w:rPr>
                <w:rFonts w:cs="Arial"/>
                <w:bCs/>
              </w:rPr>
              <w:t xml:space="preserve">Naam </w:t>
            </w:r>
            <w:r w:rsidR="00763346" w:rsidRPr="00BB7A6B">
              <w:rPr>
                <w:rFonts w:cs="Arial"/>
                <w:bCs/>
              </w:rPr>
              <w:t>Inschrijver (</w:t>
            </w:r>
            <w:r w:rsidRPr="00BB7A6B">
              <w:rPr>
                <w:rFonts w:cs="Arial"/>
                <w:bCs/>
              </w:rPr>
              <w:t>Combinatie</w:t>
            </w:r>
            <w:r w:rsidR="00763346" w:rsidRPr="00BB7A6B">
              <w:rPr>
                <w:rFonts w:cs="Arial"/>
                <w:bCs/>
              </w:rPr>
              <w:t>)</w:t>
            </w:r>
            <w:r w:rsidRPr="00BB7A6B">
              <w:rPr>
                <w:rFonts w:cs="Arial"/>
                <w:bCs/>
              </w:rPr>
              <w:t>:</w:t>
            </w:r>
          </w:p>
        </w:tc>
        <w:tc>
          <w:tcPr>
            <w:tcW w:w="5670" w:type="dxa"/>
          </w:tcPr>
          <w:p w14:paraId="088D6B39" w14:textId="77777777" w:rsidR="002C0F60" w:rsidRPr="00BB7A6B" w:rsidRDefault="002C0F60" w:rsidP="0025327E">
            <w:pPr>
              <w:rPr>
                <w:rFonts w:cs="Arial"/>
              </w:rPr>
            </w:pPr>
          </w:p>
          <w:p w14:paraId="34572C18" w14:textId="77777777" w:rsidR="00756398" w:rsidRPr="0025327E" w:rsidRDefault="00756398" w:rsidP="0025327E">
            <w:pPr>
              <w:rPr>
                <w:rFonts w:cs="Arial"/>
                <w:sz w:val="20"/>
                <w:szCs w:val="20"/>
              </w:rPr>
            </w:pPr>
            <w:r w:rsidRPr="00BB7A6B">
              <w:rPr>
                <w:rFonts w:cs="Arial"/>
              </w:rPr>
              <w:t>…………………………………………………</w:t>
            </w:r>
          </w:p>
        </w:tc>
      </w:tr>
      <w:tr w:rsidR="002C0F60" w:rsidRPr="0025327E" w14:paraId="57E07FE6" w14:textId="77777777" w:rsidTr="00756398">
        <w:trPr>
          <w:trHeight w:val="442"/>
        </w:trPr>
        <w:tc>
          <w:tcPr>
            <w:tcW w:w="3969" w:type="dxa"/>
          </w:tcPr>
          <w:p w14:paraId="28937A05" w14:textId="77777777" w:rsidR="002C0F60" w:rsidRPr="00BB7A6B" w:rsidRDefault="002C0F60" w:rsidP="0025327E">
            <w:pPr>
              <w:rPr>
                <w:rFonts w:cs="Arial"/>
                <w:bCs/>
              </w:rPr>
            </w:pPr>
            <w:r w:rsidRPr="00BB7A6B">
              <w:rPr>
                <w:rFonts w:cs="Arial"/>
                <w:bCs/>
              </w:rPr>
              <w:t>Naam onderneming ondergetekende (zijnde lid van de Combinatie):</w:t>
            </w:r>
          </w:p>
        </w:tc>
        <w:tc>
          <w:tcPr>
            <w:tcW w:w="5670" w:type="dxa"/>
          </w:tcPr>
          <w:p w14:paraId="3CBCDDDF" w14:textId="77777777" w:rsidR="002C0F60" w:rsidRPr="00BB7A6B" w:rsidRDefault="002C0F60" w:rsidP="0025327E">
            <w:pPr>
              <w:rPr>
                <w:rFonts w:cs="Arial"/>
              </w:rPr>
            </w:pPr>
          </w:p>
          <w:p w14:paraId="34987580" w14:textId="77777777" w:rsidR="00756398" w:rsidRPr="0025327E" w:rsidRDefault="00756398" w:rsidP="0025327E">
            <w:pPr>
              <w:rPr>
                <w:rFonts w:cs="Arial"/>
                <w:sz w:val="20"/>
                <w:szCs w:val="20"/>
              </w:rPr>
            </w:pPr>
            <w:r w:rsidRPr="00BB7A6B">
              <w:rPr>
                <w:rFonts w:cs="Arial"/>
              </w:rPr>
              <w:t>…………………………………………………</w:t>
            </w:r>
          </w:p>
        </w:tc>
      </w:tr>
      <w:tr w:rsidR="002C0F60" w:rsidRPr="0025327E" w14:paraId="711C6F61" w14:textId="77777777" w:rsidTr="00756398">
        <w:trPr>
          <w:trHeight w:val="637"/>
        </w:trPr>
        <w:tc>
          <w:tcPr>
            <w:tcW w:w="3969" w:type="dxa"/>
          </w:tcPr>
          <w:p w14:paraId="5A977092" w14:textId="77777777" w:rsidR="002C0F60" w:rsidRPr="00BB7A6B" w:rsidRDefault="002C0F60" w:rsidP="0025327E">
            <w:pPr>
              <w:rPr>
                <w:rFonts w:cs="Arial"/>
                <w:bCs/>
              </w:rPr>
            </w:pPr>
            <w:r w:rsidRPr="00BB7A6B">
              <w:rPr>
                <w:rFonts w:cs="Arial"/>
                <w:bCs/>
              </w:rPr>
              <w:t>Naam/namen van de overige leden van de Combinatie:</w:t>
            </w:r>
          </w:p>
        </w:tc>
        <w:tc>
          <w:tcPr>
            <w:tcW w:w="5670" w:type="dxa"/>
          </w:tcPr>
          <w:p w14:paraId="7EC67EF5" w14:textId="77777777" w:rsidR="002C0F60" w:rsidRPr="00BB7A6B" w:rsidRDefault="002C0F60" w:rsidP="0025327E">
            <w:pPr>
              <w:rPr>
                <w:rFonts w:cs="Arial"/>
              </w:rPr>
            </w:pPr>
          </w:p>
          <w:p w14:paraId="200168C1" w14:textId="77777777" w:rsidR="00756398" w:rsidRPr="0025327E" w:rsidRDefault="00756398" w:rsidP="0025327E">
            <w:pPr>
              <w:rPr>
                <w:rFonts w:cs="Arial"/>
                <w:sz w:val="20"/>
                <w:szCs w:val="20"/>
              </w:rPr>
            </w:pPr>
            <w:r w:rsidRPr="00BB7A6B">
              <w:rPr>
                <w:rFonts w:cs="Arial"/>
              </w:rPr>
              <w:t>…………………………………………………</w:t>
            </w:r>
          </w:p>
        </w:tc>
      </w:tr>
      <w:tr w:rsidR="002C0F60" w:rsidRPr="0025327E" w14:paraId="7587E2F9" w14:textId="77777777" w:rsidTr="00756398">
        <w:trPr>
          <w:trHeight w:val="637"/>
        </w:trPr>
        <w:tc>
          <w:tcPr>
            <w:tcW w:w="3969" w:type="dxa"/>
          </w:tcPr>
          <w:p w14:paraId="6AE9D013" w14:textId="77777777" w:rsidR="002C0F60" w:rsidRPr="00BB7A6B" w:rsidRDefault="002C0F60" w:rsidP="0025327E">
            <w:pPr>
              <w:rPr>
                <w:rFonts w:cs="Arial"/>
                <w:bCs/>
              </w:rPr>
            </w:pPr>
            <w:r w:rsidRPr="00BB7A6B">
              <w:rPr>
                <w:rFonts w:cs="Arial"/>
                <w:bCs/>
              </w:rPr>
              <w:t>Beschrijving van de taakverdeling binnen de Combinatie:</w:t>
            </w:r>
          </w:p>
        </w:tc>
        <w:tc>
          <w:tcPr>
            <w:tcW w:w="5670" w:type="dxa"/>
          </w:tcPr>
          <w:p w14:paraId="26E06237" w14:textId="77777777" w:rsidR="002C0F60" w:rsidRPr="00BB7A6B" w:rsidRDefault="002C0F60" w:rsidP="0025327E">
            <w:pPr>
              <w:rPr>
                <w:rFonts w:cs="Arial"/>
              </w:rPr>
            </w:pPr>
          </w:p>
          <w:p w14:paraId="09248E75" w14:textId="77777777" w:rsidR="00756398" w:rsidRPr="00BB7A6B" w:rsidRDefault="00756398" w:rsidP="0025327E">
            <w:pPr>
              <w:rPr>
                <w:rFonts w:cs="Arial"/>
              </w:rPr>
            </w:pPr>
          </w:p>
          <w:p w14:paraId="5A79D400" w14:textId="77777777" w:rsidR="00756398" w:rsidRPr="00BB7A6B" w:rsidRDefault="00756398" w:rsidP="0025327E">
            <w:pPr>
              <w:rPr>
                <w:rFonts w:cs="Arial"/>
              </w:rPr>
            </w:pPr>
          </w:p>
          <w:p w14:paraId="0EC6F85E" w14:textId="77777777" w:rsidR="00756398" w:rsidRPr="00BB7A6B" w:rsidRDefault="00756398" w:rsidP="0025327E">
            <w:pPr>
              <w:rPr>
                <w:rFonts w:cs="Arial"/>
              </w:rPr>
            </w:pPr>
          </w:p>
          <w:p w14:paraId="0232E500" w14:textId="77777777" w:rsidR="00756398" w:rsidRPr="0025327E" w:rsidRDefault="00756398" w:rsidP="0025327E">
            <w:pPr>
              <w:rPr>
                <w:rFonts w:cs="Arial"/>
                <w:sz w:val="20"/>
                <w:szCs w:val="20"/>
              </w:rPr>
            </w:pPr>
            <w:r w:rsidRPr="00BB7A6B">
              <w:rPr>
                <w:rFonts w:cs="Arial"/>
              </w:rPr>
              <w:t>…………………………………………………</w:t>
            </w:r>
          </w:p>
        </w:tc>
      </w:tr>
    </w:tbl>
    <w:p w14:paraId="791B7094" w14:textId="77777777" w:rsidR="008A65B2" w:rsidRPr="00BB7A6B" w:rsidRDefault="008A65B2" w:rsidP="0025327E">
      <w:pPr>
        <w:rPr>
          <w:rFonts w:cs="Arial"/>
        </w:rPr>
      </w:pPr>
    </w:p>
    <w:p w14:paraId="2CBAD3EE" w14:textId="77777777" w:rsidR="008A65B2" w:rsidRPr="0025327E" w:rsidRDefault="008A65B2" w:rsidP="0025327E">
      <w:pPr>
        <w:rPr>
          <w:rFonts w:cs="Arial"/>
          <w:u w:val="single"/>
        </w:rPr>
      </w:pPr>
      <w:r w:rsidRPr="0025327E">
        <w:rPr>
          <w:rFonts w:cs="Arial"/>
          <w:u w:val="single"/>
        </w:rPr>
        <w:t>I</w:t>
      </w:r>
      <w:r w:rsidR="007B7956" w:rsidRPr="0025327E">
        <w:rPr>
          <w:rFonts w:cs="Arial"/>
          <w:u w:val="single"/>
        </w:rPr>
        <w:t>I</w:t>
      </w:r>
      <w:r w:rsidRPr="0025327E">
        <w:rPr>
          <w:rFonts w:cs="Arial"/>
          <w:u w:val="single"/>
        </w:rPr>
        <w:t xml:space="preserve"> </w:t>
      </w:r>
      <w:r w:rsidRPr="0025327E">
        <w:rPr>
          <w:rFonts w:cs="Arial"/>
          <w:u w:val="single"/>
        </w:rPr>
        <w:tab/>
        <w:t>Verklaring penvoerder</w:t>
      </w:r>
    </w:p>
    <w:p w14:paraId="1661162C" w14:textId="77777777" w:rsidR="007B7956" w:rsidRPr="00BB7A6B" w:rsidRDefault="00C52753" w:rsidP="0025327E">
      <w:pPr>
        <w:rPr>
          <w:rFonts w:cs="Arial"/>
        </w:rPr>
      </w:pPr>
      <w:r w:rsidRPr="00BB7A6B">
        <w:rPr>
          <w:rFonts w:cs="Arial"/>
        </w:rPr>
        <w:t>O</w:t>
      </w:r>
      <w:r w:rsidR="007B7956" w:rsidRPr="00BB7A6B">
        <w:rPr>
          <w:rFonts w:cs="Arial"/>
        </w:rPr>
        <w:t xml:space="preserve">ndergetekende </w:t>
      </w:r>
      <w:r w:rsidRPr="00BB7A6B">
        <w:rPr>
          <w:rFonts w:cs="Arial"/>
        </w:rPr>
        <w:t xml:space="preserve">verklaart hierbij </w:t>
      </w:r>
      <w:r w:rsidR="007B7956" w:rsidRPr="00BB7A6B">
        <w:rPr>
          <w:rFonts w:cs="Arial"/>
        </w:rPr>
        <w:t xml:space="preserve">namens </w:t>
      </w:r>
      <w:r w:rsidR="007B7956" w:rsidRPr="00BB7A6B">
        <w:rPr>
          <w:rFonts w:cs="Arial"/>
          <w:i/>
        </w:rPr>
        <w:t>[naam eigen onderneming]</w:t>
      </w:r>
      <w:r w:rsidR="007B7956" w:rsidRPr="00BB7A6B">
        <w:rPr>
          <w:rFonts w:cs="Arial"/>
        </w:rPr>
        <w:t xml:space="preserve"> dat </w:t>
      </w:r>
      <w:r w:rsidR="007B7956" w:rsidRPr="00BB7A6B">
        <w:rPr>
          <w:rFonts w:cs="Arial"/>
          <w:i/>
        </w:rPr>
        <w:t>[naam onderneming penvoerder]</w:t>
      </w:r>
      <w:r w:rsidR="007B7956" w:rsidRPr="00BB7A6B">
        <w:rPr>
          <w:rFonts w:cs="Arial"/>
        </w:rPr>
        <w:t xml:space="preserve"> namens Inschrijver</w:t>
      </w:r>
      <w:r w:rsidRPr="00BB7A6B">
        <w:rPr>
          <w:rFonts w:cs="Arial"/>
        </w:rPr>
        <w:t xml:space="preserve">, zijnde een Combinatie waarvan </w:t>
      </w:r>
      <w:r w:rsidRPr="00BB7A6B">
        <w:rPr>
          <w:rFonts w:cs="Arial"/>
          <w:i/>
        </w:rPr>
        <w:t xml:space="preserve">[naam eigen onderneming] </w:t>
      </w:r>
      <w:r w:rsidRPr="00BB7A6B">
        <w:rPr>
          <w:rFonts w:cs="Arial"/>
        </w:rPr>
        <w:t>deel uitmaakt,</w:t>
      </w:r>
      <w:r w:rsidR="007B7956" w:rsidRPr="00BB7A6B">
        <w:rPr>
          <w:rFonts w:cs="Arial"/>
        </w:rPr>
        <w:t xml:space="preserve"> </w:t>
      </w:r>
      <w:r w:rsidR="00763346" w:rsidRPr="00BB7A6B">
        <w:rPr>
          <w:rFonts w:cs="Arial"/>
        </w:rPr>
        <w:t xml:space="preserve">optreedt </w:t>
      </w:r>
      <w:r w:rsidR="007B7956" w:rsidRPr="00BB7A6B">
        <w:rPr>
          <w:rFonts w:cs="Arial"/>
        </w:rPr>
        <w:t xml:space="preserve">als penvoerder </w:t>
      </w:r>
      <w:r w:rsidR="00A76362" w:rsidRPr="00BB7A6B">
        <w:rPr>
          <w:rFonts w:cs="Arial"/>
        </w:rPr>
        <w:t xml:space="preserve">van Inschrijver </w:t>
      </w:r>
      <w:r w:rsidR="00763346" w:rsidRPr="00BB7A6B">
        <w:rPr>
          <w:rFonts w:cs="Arial"/>
        </w:rPr>
        <w:t xml:space="preserve">in het kader van de </w:t>
      </w:r>
      <w:r w:rsidR="00A76362" w:rsidRPr="00BB7A6B">
        <w:rPr>
          <w:rFonts w:cs="Arial"/>
        </w:rPr>
        <w:t>I</w:t>
      </w:r>
      <w:r w:rsidR="00763346" w:rsidRPr="00BB7A6B">
        <w:rPr>
          <w:rFonts w:cs="Arial"/>
        </w:rPr>
        <w:t xml:space="preserve">nschrijving op de </w:t>
      </w:r>
      <w:r w:rsidR="002638FB" w:rsidRPr="00BB7A6B">
        <w:rPr>
          <w:rFonts w:cs="Arial"/>
        </w:rPr>
        <w:t xml:space="preserve">Openbare Europese Aanbesteding OV-concessie </w:t>
      </w:r>
      <w:r w:rsidR="00BB7A6B" w:rsidRPr="00BB7A6B">
        <w:rPr>
          <w:rFonts w:cs="Arial"/>
        </w:rPr>
        <w:t>Gooi en Vechtstreek</w:t>
      </w:r>
      <w:r w:rsidR="00763346" w:rsidRPr="00BB7A6B">
        <w:rPr>
          <w:rFonts w:cs="Arial"/>
        </w:rPr>
        <w:t xml:space="preserve">, en dat </w:t>
      </w:r>
      <w:r w:rsidR="00763346" w:rsidRPr="00BB7A6B">
        <w:rPr>
          <w:rFonts w:cs="Arial"/>
          <w:i/>
        </w:rPr>
        <w:t xml:space="preserve">[naam onderneming penvoerder] </w:t>
      </w:r>
      <w:r w:rsidR="00763346" w:rsidRPr="00BB7A6B">
        <w:rPr>
          <w:rFonts w:cs="Arial"/>
        </w:rPr>
        <w:t xml:space="preserve">gemachtigd is om </w:t>
      </w:r>
      <w:r w:rsidR="00763346" w:rsidRPr="00BB7A6B">
        <w:rPr>
          <w:rFonts w:cs="Arial"/>
          <w:i/>
        </w:rPr>
        <w:t xml:space="preserve">[naam eigen onderneming] </w:t>
      </w:r>
      <w:r w:rsidR="00763346" w:rsidRPr="00BB7A6B">
        <w:rPr>
          <w:rFonts w:cs="Arial"/>
        </w:rPr>
        <w:t>te vertegenwoordigen in alle zaken d</w:t>
      </w:r>
      <w:r w:rsidR="00A76362" w:rsidRPr="00BB7A6B">
        <w:rPr>
          <w:rFonts w:cs="Arial"/>
        </w:rPr>
        <w:t>ie deze aanbesteding betreffen.</w:t>
      </w:r>
    </w:p>
    <w:p w14:paraId="259C5F1E" w14:textId="77777777" w:rsidR="00C52753" w:rsidRPr="00BB7A6B" w:rsidRDefault="00C52753" w:rsidP="0025327E">
      <w:pPr>
        <w:rPr>
          <w:rFonts w:cs="Arial"/>
        </w:rPr>
      </w:pPr>
    </w:p>
    <w:p w14:paraId="7AF9C029" w14:textId="77777777" w:rsidR="00C52753" w:rsidRPr="0025327E" w:rsidRDefault="00C52753" w:rsidP="0025327E">
      <w:pPr>
        <w:rPr>
          <w:rFonts w:cs="Arial"/>
        </w:rPr>
      </w:pPr>
      <w:r w:rsidRPr="0025327E">
        <w:rPr>
          <w:rFonts w:cs="Arial"/>
          <w:u w:val="single"/>
        </w:rPr>
        <w:t xml:space="preserve">III </w:t>
      </w:r>
      <w:r w:rsidRPr="0025327E">
        <w:rPr>
          <w:rFonts w:cs="Arial"/>
          <w:u w:val="single"/>
        </w:rPr>
        <w:tab/>
        <w:t>Hoofdelijke aansprakelijkheid</w:t>
      </w:r>
    </w:p>
    <w:p w14:paraId="5A4DE2EC" w14:textId="77777777" w:rsidR="00C52753" w:rsidRPr="00BB7A6B" w:rsidRDefault="00C52753" w:rsidP="0025327E">
      <w:pPr>
        <w:rPr>
          <w:rFonts w:cs="Arial"/>
        </w:rPr>
      </w:pPr>
      <w:r w:rsidRPr="00BB7A6B">
        <w:rPr>
          <w:rFonts w:cs="Arial"/>
        </w:rPr>
        <w:t xml:space="preserve">Ondergetekende verklaart hierbij dat </w:t>
      </w:r>
      <w:r w:rsidRPr="00BB7A6B">
        <w:rPr>
          <w:rFonts w:cs="Arial"/>
          <w:i/>
        </w:rPr>
        <w:t xml:space="preserve">[naam eigen onderneming] </w:t>
      </w:r>
      <w:r w:rsidRPr="00BB7A6B">
        <w:rPr>
          <w:rFonts w:cs="Arial"/>
        </w:rPr>
        <w:t xml:space="preserve">hoofdelijke en gezamenlijke aansprakelijkheid aanvaardt voor de gestanddoening van de verplichtingen </w:t>
      </w:r>
      <w:r w:rsidR="00587D2C" w:rsidRPr="00BB7A6B">
        <w:rPr>
          <w:rFonts w:cs="Arial"/>
        </w:rPr>
        <w:t>die voortvloeien</w:t>
      </w:r>
      <w:r w:rsidRPr="00BB7A6B">
        <w:rPr>
          <w:rFonts w:cs="Arial"/>
        </w:rPr>
        <w:t xml:space="preserve"> uit </w:t>
      </w:r>
      <w:r w:rsidR="00587D2C" w:rsidRPr="00BB7A6B">
        <w:rPr>
          <w:rFonts w:cs="Arial"/>
        </w:rPr>
        <w:t xml:space="preserve">de </w:t>
      </w:r>
      <w:r w:rsidRPr="00BB7A6B">
        <w:rPr>
          <w:rFonts w:cs="Arial"/>
        </w:rPr>
        <w:t xml:space="preserve">Inschrijving </w:t>
      </w:r>
      <w:r w:rsidR="00587D2C" w:rsidRPr="00BB7A6B">
        <w:rPr>
          <w:rFonts w:cs="Arial"/>
        </w:rPr>
        <w:t xml:space="preserve">door Inschrijver, zijnde een Combinatie waarvan </w:t>
      </w:r>
      <w:r w:rsidR="00587D2C" w:rsidRPr="00BB7A6B">
        <w:rPr>
          <w:rFonts w:cs="Arial"/>
          <w:i/>
        </w:rPr>
        <w:t xml:space="preserve">[naam eigen onderneming] </w:t>
      </w:r>
      <w:r w:rsidR="00587D2C" w:rsidRPr="00BB7A6B">
        <w:rPr>
          <w:rFonts w:cs="Arial"/>
        </w:rPr>
        <w:t>deel uitmaakt, op de</w:t>
      </w:r>
      <w:r w:rsidR="002638FB" w:rsidRPr="00BB7A6B">
        <w:rPr>
          <w:rFonts w:cs="Arial"/>
        </w:rPr>
        <w:t xml:space="preserve"> Openbare Europese Aanbesteding OV-concessie </w:t>
      </w:r>
      <w:r w:rsidR="00BB7A6B" w:rsidRPr="00BB7A6B">
        <w:rPr>
          <w:rFonts w:cs="Arial"/>
        </w:rPr>
        <w:t>Gooi en Vechtstreek</w:t>
      </w:r>
      <w:r w:rsidR="00587D2C" w:rsidRPr="00BB7A6B">
        <w:rPr>
          <w:rFonts w:cs="Arial"/>
        </w:rPr>
        <w:t xml:space="preserve">, </w:t>
      </w:r>
      <w:r w:rsidRPr="00BB7A6B">
        <w:rPr>
          <w:rFonts w:cs="Arial"/>
        </w:rPr>
        <w:t xml:space="preserve">alsmede </w:t>
      </w:r>
      <w:r w:rsidR="00587D2C" w:rsidRPr="00BB7A6B">
        <w:rPr>
          <w:rFonts w:cs="Arial"/>
        </w:rPr>
        <w:t xml:space="preserve">voor </w:t>
      </w:r>
      <w:r w:rsidRPr="00BB7A6B">
        <w:rPr>
          <w:rFonts w:cs="Arial"/>
        </w:rPr>
        <w:t xml:space="preserve">de uitvoering van </w:t>
      </w:r>
      <w:r w:rsidR="00587D2C" w:rsidRPr="00BB7A6B">
        <w:rPr>
          <w:rFonts w:cs="Arial"/>
        </w:rPr>
        <w:t xml:space="preserve">een </w:t>
      </w:r>
      <w:r w:rsidRPr="00BB7A6B">
        <w:rPr>
          <w:rFonts w:cs="Arial"/>
        </w:rPr>
        <w:t xml:space="preserve">eventueel </w:t>
      </w:r>
      <w:r w:rsidR="00587D2C" w:rsidRPr="00BB7A6B">
        <w:rPr>
          <w:rFonts w:cs="Arial"/>
        </w:rPr>
        <w:t xml:space="preserve">aan de Inschrijver </w:t>
      </w:r>
      <w:r w:rsidRPr="00BB7A6B">
        <w:rPr>
          <w:rFonts w:cs="Arial"/>
        </w:rPr>
        <w:t>te verlenen Concessie.</w:t>
      </w:r>
    </w:p>
    <w:p w14:paraId="790765A7" w14:textId="77777777" w:rsidR="00C52753" w:rsidRPr="00BB7A6B" w:rsidRDefault="00C52753" w:rsidP="0025327E">
      <w:pPr>
        <w:rPr>
          <w:rFonts w:cs="Arial"/>
        </w:rPr>
      </w:pPr>
    </w:p>
    <w:p w14:paraId="2BD3A36B" w14:textId="77777777" w:rsidR="008C5230" w:rsidRPr="0025327E" w:rsidRDefault="008C5230" w:rsidP="0025327E"/>
    <w:p w14:paraId="7130FB23" w14:textId="77777777" w:rsidR="008C5230" w:rsidRPr="0025327E" w:rsidRDefault="008C5230" w:rsidP="0025327E"/>
    <w:p w14:paraId="7F1F618D" w14:textId="77777777" w:rsidR="00A13471" w:rsidRDefault="00A13471">
      <w:r>
        <w:br w:type="page"/>
      </w:r>
    </w:p>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000" w:firstRow="0" w:lastRow="0" w:firstColumn="0" w:lastColumn="0" w:noHBand="0" w:noVBand="0"/>
      </w:tblPr>
      <w:tblGrid>
        <w:gridCol w:w="2155"/>
        <w:gridCol w:w="5823"/>
      </w:tblGrid>
      <w:tr w:rsidR="00587D2C" w:rsidRPr="0025327E" w14:paraId="57D294D5" w14:textId="77777777" w:rsidTr="00C10F3E">
        <w:tc>
          <w:tcPr>
            <w:tcW w:w="2155" w:type="dxa"/>
          </w:tcPr>
          <w:p w14:paraId="71EE5787" w14:textId="77777777" w:rsidR="00587D2C" w:rsidRPr="00BB7A6B" w:rsidRDefault="00587D2C" w:rsidP="0025327E">
            <w:pPr>
              <w:rPr>
                <w:rFonts w:cs="Arial"/>
              </w:rPr>
            </w:pPr>
          </w:p>
          <w:p w14:paraId="5FA0D93E" w14:textId="77777777" w:rsidR="00587D2C" w:rsidRPr="00BB7A6B" w:rsidRDefault="00587D2C" w:rsidP="0025327E">
            <w:pPr>
              <w:tabs>
                <w:tab w:val="left" w:pos="397"/>
                <w:tab w:val="left" w:pos="738"/>
                <w:tab w:val="left" w:pos="1361"/>
                <w:tab w:val="left" w:pos="2609"/>
                <w:tab w:val="left" w:pos="2778"/>
                <w:tab w:val="left" w:pos="3119"/>
                <w:tab w:val="left" w:pos="8334"/>
              </w:tabs>
              <w:spacing w:after="58"/>
              <w:rPr>
                <w:rFonts w:cs="Arial"/>
              </w:rPr>
            </w:pPr>
            <w:r w:rsidRPr="00BB7A6B">
              <w:rPr>
                <w:rFonts w:cs="Arial"/>
              </w:rPr>
              <w:t>Naam Inschrijver (Combinatie):</w:t>
            </w:r>
          </w:p>
        </w:tc>
        <w:tc>
          <w:tcPr>
            <w:tcW w:w="5823" w:type="dxa"/>
          </w:tcPr>
          <w:p w14:paraId="38BAFB76" w14:textId="77777777" w:rsidR="00587D2C" w:rsidRPr="00BB7A6B" w:rsidRDefault="00587D2C" w:rsidP="0025327E">
            <w:pPr>
              <w:rPr>
                <w:rFonts w:cs="Arial"/>
              </w:rPr>
            </w:pPr>
          </w:p>
          <w:p w14:paraId="784DB2D5" w14:textId="77777777" w:rsidR="00587D2C" w:rsidRPr="0025327E" w:rsidRDefault="00587D2C" w:rsidP="0025327E">
            <w:pPr>
              <w:tabs>
                <w:tab w:val="left" w:pos="397"/>
                <w:tab w:val="left" w:pos="738"/>
                <w:tab w:val="left" w:pos="1361"/>
                <w:tab w:val="left" w:pos="2609"/>
                <w:tab w:val="left" w:pos="2778"/>
                <w:tab w:val="left" w:pos="3119"/>
                <w:tab w:val="left" w:pos="8334"/>
              </w:tabs>
              <w:spacing w:after="58"/>
              <w:rPr>
                <w:rFonts w:cs="Arial"/>
                <w:sz w:val="20"/>
                <w:szCs w:val="20"/>
              </w:rPr>
            </w:pPr>
          </w:p>
        </w:tc>
      </w:tr>
      <w:tr w:rsidR="000D19B2" w:rsidRPr="0025327E" w14:paraId="2540D760" w14:textId="77777777" w:rsidTr="00C10F3E">
        <w:tc>
          <w:tcPr>
            <w:tcW w:w="2155" w:type="dxa"/>
          </w:tcPr>
          <w:p w14:paraId="44A4882B" w14:textId="77777777" w:rsidR="000D19B2" w:rsidRPr="00BB7A6B" w:rsidRDefault="000D19B2" w:rsidP="0025327E">
            <w:pPr>
              <w:rPr>
                <w:rFonts w:cs="Arial"/>
              </w:rPr>
            </w:pPr>
            <w:r w:rsidRPr="00BB7A6B">
              <w:rPr>
                <w:rFonts w:cs="Arial"/>
              </w:rPr>
              <w:t>Naam onderneming ondergetekende:</w:t>
            </w:r>
          </w:p>
        </w:tc>
        <w:tc>
          <w:tcPr>
            <w:tcW w:w="5823" w:type="dxa"/>
          </w:tcPr>
          <w:p w14:paraId="7708BCD3" w14:textId="77777777" w:rsidR="000D19B2" w:rsidRPr="0025327E" w:rsidRDefault="000D19B2" w:rsidP="0025327E">
            <w:pPr>
              <w:rPr>
                <w:rFonts w:cs="Arial"/>
                <w:sz w:val="20"/>
                <w:szCs w:val="20"/>
              </w:rPr>
            </w:pPr>
          </w:p>
        </w:tc>
      </w:tr>
      <w:tr w:rsidR="00587D2C" w:rsidRPr="0025327E" w14:paraId="418D1972" w14:textId="77777777" w:rsidTr="00C10F3E">
        <w:tc>
          <w:tcPr>
            <w:tcW w:w="2155" w:type="dxa"/>
          </w:tcPr>
          <w:p w14:paraId="439346EE" w14:textId="77777777" w:rsidR="00587D2C" w:rsidRPr="00BB7A6B" w:rsidRDefault="00587D2C" w:rsidP="0025327E">
            <w:pPr>
              <w:rPr>
                <w:rFonts w:cs="Arial"/>
              </w:rPr>
            </w:pPr>
          </w:p>
          <w:p w14:paraId="0414F620" w14:textId="77777777" w:rsidR="00587D2C" w:rsidRPr="00BB7A6B" w:rsidRDefault="00587D2C" w:rsidP="0025327E">
            <w:pPr>
              <w:tabs>
                <w:tab w:val="left" w:pos="397"/>
                <w:tab w:val="left" w:pos="738"/>
                <w:tab w:val="left" w:pos="1361"/>
                <w:tab w:val="left" w:pos="2609"/>
                <w:tab w:val="left" w:pos="2778"/>
                <w:tab w:val="left" w:pos="3119"/>
                <w:tab w:val="left" w:pos="8334"/>
              </w:tabs>
              <w:spacing w:after="58"/>
              <w:rPr>
                <w:rFonts w:cs="Arial"/>
              </w:rPr>
            </w:pPr>
            <w:r w:rsidRPr="00BB7A6B">
              <w:rPr>
                <w:rFonts w:cs="Arial"/>
              </w:rPr>
              <w:t>Naam ondergetekende:</w:t>
            </w:r>
          </w:p>
        </w:tc>
        <w:tc>
          <w:tcPr>
            <w:tcW w:w="5823" w:type="dxa"/>
          </w:tcPr>
          <w:p w14:paraId="3332DF0D" w14:textId="77777777" w:rsidR="00587D2C" w:rsidRPr="00BB7A6B" w:rsidRDefault="00587D2C" w:rsidP="0025327E">
            <w:pPr>
              <w:rPr>
                <w:rFonts w:cs="Arial"/>
              </w:rPr>
            </w:pPr>
          </w:p>
          <w:p w14:paraId="41A3BCC1" w14:textId="77777777" w:rsidR="00587D2C" w:rsidRPr="0025327E" w:rsidRDefault="00587D2C" w:rsidP="0025327E">
            <w:pPr>
              <w:tabs>
                <w:tab w:val="left" w:pos="397"/>
                <w:tab w:val="left" w:pos="738"/>
                <w:tab w:val="left" w:pos="1361"/>
                <w:tab w:val="left" w:pos="2609"/>
                <w:tab w:val="left" w:pos="2778"/>
                <w:tab w:val="left" w:pos="3119"/>
                <w:tab w:val="left" w:pos="8334"/>
              </w:tabs>
              <w:spacing w:after="58"/>
              <w:rPr>
                <w:rFonts w:cs="Arial"/>
                <w:sz w:val="20"/>
                <w:szCs w:val="20"/>
              </w:rPr>
            </w:pPr>
          </w:p>
        </w:tc>
      </w:tr>
      <w:tr w:rsidR="00587D2C" w:rsidRPr="0025327E" w14:paraId="15EEE68B" w14:textId="77777777" w:rsidTr="00C10F3E">
        <w:tc>
          <w:tcPr>
            <w:tcW w:w="2155" w:type="dxa"/>
          </w:tcPr>
          <w:p w14:paraId="5D160261" w14:textId="77777777" w:rsidR="00587D2C" w:rsidRPr="00BB7A6B" w:rsidRDefault="00587D2C" w:rsidP="0025327E">
            <w:pPr>
              <w:rPr>
                <w:rFonts w:cs="Arial"/>
              </w:rPr>
            </w:pPr>
          </w:p>
          <w:p w14:paraId="30662685" w14:textId="77777777" w:rsidR="00587D2C" w:rsidRPr="00BB7A6B" w:rsidRDefault="00587D2C" w:rsidP="0025327E">
            <w:pPr>
              <w:tabs>
                <w:tab w:val="left" w:pos="397"/>
                <w:tab w:val="left" w:pos="738"/>
                <w:tab w:val="left" w:pos="1361"/>
                <w:tab w:val="left" w:pos="2609"/>
                <w:tab w:val="left" w:pos="2778"/>
                <w:tab w:val="left" w:pos="3119"/>
                <w:tab w:val="left" w:pos="8334"/>
              </w:tabs>
              <w:spacing w:after="58"/>
              <w:rPr>
                <w:rFonts w:cs="Arial"/>
              </w:rPr>
            </w:pPr>
            <w:r w:rsidRPr="00BB7A6B">
              <w:rPr>
                <w:rFonts w:cs="Arial"/>
              </w:rPr>
              <w:t>Functie:</w:t>
            </w:r>
          </w:p>
        </w:tc>
        <w:tc>
          <w:tcPr>
            <w:tcW w:w="5823" w:type="dxa"/>
          </w:tcPr>
          <w:p w14:paraId="59E089A4" w14:textId="77777777" w:rsidR="00587D2C" w:rsidRPr="00BB7A6B" w:rsidRDefault="00587D2C" w:rsidP="0025327E">
            <w:pPr>
              <w:rPr>
                <w:rFonts w:cs="Arial"/>
              </w:rPr>
            </w:pPr>
          </w:p>
          <w:p w14:paraId="160D43CE" w14:textId="77777777" w:rsidR="00587D2C" w:rsidRPr="0025327E" w:rsidRDefault="00587D2C" w:rsidP="0025327E">
            <w:pPr>
              <w:tabs>
                <w:tab w:val="left" w:pos="397"/>
                <w:tab w:val="left" w:pos="738"/>
                <w:tab w:val="left" w:pos="1361"/>
                <w:tab w:val="left" w:pos="2609"/>
                <w:tab w:val="left" w:pos="2778"/>
                <w:tab w:val="left" w:pos="3119"/>
                <w:tab w:val="left" w:pos="8334"/>
              </w:tabs>
              <w:spacing w:after="58"/>
              <w:rPr>
                <w:rFonts w:cs="Arial"/>
                <w:sz w:val="20"/>
                <w:szCs w:val="20"/>
              </w:rPr>
            </w:pPr>
          </w:p>
        </w:tc>
      </w:tr>
      <w:tr w:rsidR="00587D2C" w:rsidRPr="0025327E" w14:paraId="1C2269A0" w14:textId="77777777" w:rsidTr="00C10F3E">
        <w:trPr>
          <w:trHeight w:val="2025"/>
        </w:trPr>
        <w:tc>
          <w:tcPr>
            <w:tcW w:w="2155" w:type="dxa"/>
          </w:tcPr>
          <w:p w14:paraId="090F1886" w14:textId="77777777" w:rsidR="00587D2C" w:rsidRPr="00BB7A6B" w:rsidRDefault="00587D2C" w:rsidP="0025327E">
            <w:pPr>
              <w:rPr>
                <w:rFonts w:cs="Arial"/>
              </w:rPr>
            </w:pPr>
          </w:p>
          <w:p w14:paraId="232C7EBC" w14:textId="77777777" w:rsidR="00587D2C" w:rsidRPr="00BB7A6B" w:rsidRDefault="00587D2C" w:rsidP="0025327E">
            <w:pPr>
              <w:tabs>
                <w:tab w:val="left" w:pos="397"/>
                <w:tab w:val="left" w:pos="738"/>
                <w:tab w:val="left" w:pos="1361"/>
                <w:tab w:val="left" w:pos="2609"/>
                <w:tab w:val="left" w:pos="2778"/>
                <w:tab w:val="left" w:pos="3119"/>
                <w:tab w:val="left" w:pos="8334"/>
              </w:tabs>
              <w:rPr>
                <w:rFonts w:cs="Arial"/>
              </w:rPr>
            </w:pPr>
            <w:r w:rsidRPr="00BB7A6B">
              <w:rPr>
                <w:rFonts w:cs="Arial"/>
              </w:rPr>
              <w:t>Handtekening:</w:t>
            </w:r>
          </w:p>
          <w:p w14:paraId="7D06B2A8" w14:textId="77777777" w:rsidR="00587D2C" w:rsidRPr="00BB7A6B" w:rsidRDefault="00587D2C" w:rsidP="0025327E">
            <w:pPr>
              <w:tabs>
                <w:tab w:val="left" w:pos="397"/>
                <w:tab w:val="left" w:pos="738"/>
                <w:tab w:val="left" w:pos="1361"/>
                <w:tab w:val="left" w:pos="2609"/>
                <w:tab w:val="left" w:pos="2778"/>
                <w:tab w:val="left" w:pos="3119"/>
                <w:tab w:val="left" w:pos="8334"/>
              </w:tabs>
              <w:rPr>
                <w:rFonts w:cs="Arial"/>
              </w:rPr>
            </w:pPr>
          </w:p>
          <w:p w14:paraId="0500D85D" w14:textId="77777777" w:rsidR="00587D2C" w:rsidRPr="00BB7A6B" w:rsidRDefault="00587D2C" w:rsidP="0025327E">
            <w:pPr>
              <w:tabs>
                <w:tab w:val="left" w:pos="397"/>
                <w:tab w:val="left" w:pos="738"/>
                <w:tab w:val="left" w:pos="1361"/>
                <w:tab w:val="left" w:pos="2609"/>
                <w:tab w:val="left" w:pos="2778"/>
                <w:tab w:val="left" w:pos="3119"/>
                <w:tab w:val="left" w:pos="8334"/>
              </w:tabs>
              <w:rPr>
                <w:rFonts w:cs="Arial"/>
              </w:rPr>
            </w:pPr>
          </w:p>
          <w:p w14:paraId="0C7908AF" w14:textId="77777777" w:rsidR="00587D2C" w:rsidRPr="0025327E" w:rsidRDefault="00587D2C" w:rsidP="0025327E">
            <w:pPr>
              <w:tabs>
                <w:tab w:val="left" w:pos="397"/>
                <w:tab w:val="left" w:pos="738"/>
                <w:tab w:val="left" w:pos="1361"/>
                <w:tab w:val="left" w:pos="2609"/>
                <w:tab w:val="left" w:pos="2778"/>
                <w:tab w:val="left" w:pos="3119"/>
                <w:tab w:val="left" w:pos="8334"/>
              </w:tabs>
              <w:spacing w:after="58"/>
              <w:rPr>
                <w:rFonts w:cs="Arial"/>
                <w:sz w:val="20"/>
                <w:szCs w:val="20"/>
              </w:rPr>
            </w:pPr>
          </w:p>
        </w:tc>
        <w:tc>
          <w:tcPr>
            <w:tcW w:w="5823" w:type="dxa"/>
          </w:tcPr>
          <w:p w14:paraId="1A4ECB16" w14:textId="77777777" w:rsidR="00587D2C" w:rsidRPr="00BB7A6B" w:rsidRDefault="00587D2C" w:rsidP="0025327E">
            <w:pPr>
              <w:rPr>
                <w:rFonts w:cs="Arial"/>
              </w:rPr>
            </w:pPr>
          </w:p>
          <w:p w14:paraId="5BD1D698" w14:textId="77777777" w:rsidR="00587D2C" w:rsidRPr="0025327E" w:rsidRDefault="00587D2C" w:rsidP="0025327E">
            <w:pPr>
              <w:tabs>
                <w:tab w:val="left" w:pos="397"/>
                <w:tab w:val="left" w:pos="738"/>
                <w:tab w:val="left" w:pos="1361"/>
                <w:tab w:val="left" w:pos="2609"/>
                <w:tab w:val="left" w:pos="2778"/>
                <w:tab w:val="left" w:pos="3119"/>
                <w:tab w:val="left" w:pos="8334"/>
              </w:tabs>
              <w:spacing w:after="58"/>
              <w:rPr>
                <w:rFonts w:cs="Arial"/>
                <w:sz w:val="20"/>
                <w:szCs w:val="20"/>
              </w:rPr>
            </w:pPr>
          </w:p>
        </w:tc>
      </w:tr>
      <w:tr w:rsidR="00587D2C" w:rsidRPr="0025327E" w14:paraId="4F0EA77B" w14:textId="77777777" w:rsidTr="00C10F3E">
        <w:tc>
          <w:tcPr>
            <w:tcW w:w="2155" w:type="dxa"/>
          </w:tcPr>
          <w:p w14:paraId="6F3AE1E2" w14:textId="77777777" w:rsidR="00587D2C" w:rsidRPr="00BB7A6B" w:rsidRDefault="00587D2C" w:rsidP="0025327E">
            <w:pPr>
              <w:rPr>
                <w:rFonts w:cs="Arial"/>
              </w:rPr>
            </w:pPr>
          </w:p>
          <w:p w14:paraId="40F8953C" w14:textId="77777777" w:rsidR="00587D2C" w:rsidRPr="00BB7A6B" w:rsidRDefault="00587D2C" w:rsidP="0025327E">
            <w:pPr>
              <w:tabs>
                <w:tab w:val="left" w:pos="397"/>
                <w:tab w:val="left" w:pos="738"/>
                <w:tab w:val="left" w:pos="1361"/>
                <w:tab w:val="left" w:pos="2609"/>
                <w:tab w:val="left" w:pos="2778"/>
                <w:tab w:val="left" w:pos="3119"/>
                <w:tab w:val="left" w:pos="8334"/>
              </w:tabs>
              <w:spacing w:after="58"/>
              <w:rPr>
                <w:rFonts w:cs="Arial"/>
              </w:rPr>
            </w:pPr>
            <w:r w:rsidRPr="00BB7A6B">
              <w:rPr>
                <w:rFonts w:cs="Arial"/>
              </w:rPr>
              <w:t>Datum:</w:t>
            </w:r>
          </w:p>
        </w:tc>
        <w:tc>
          <w:tcPr>
            <w:tcW w:w="5823" w:type="dxa"/>
          </w:tcPr>
          <w:p w14:paraId="1B81FBA3" w14:textId="77777777" w:rsidR="00587D2C" w:rsidRPr="00BB7A6B" w:rsidRDefault="00587D2C" w:rsidP="0025327E">
            <w:pPr>
              <w:rPr>
                <w:rFonts w:cs="Arial"/>
              </w:rPr>
            </w:pPr>
          </w:p>
          <w:p w14:paraId="649F51B6" w14:textId="77777777" w:rsidR="00587D2C" w:rsidRPr="0025327E" w:rsidRDefault="00587D2C" w:rsidP="0025327E">
            <w:pPr>
              <w:tabs>
                <w:tab w:val="left" w:pos="397"/>
                <w:tab w:val="left" w:pos="738"/>
                <w:tab w:val="left" w:pos="1361"/>
                <w:tab w:val="left" w:pos="2609"/>
                <w:tab w:val="left" w:pos="2778"/>
                <w:tab w:val="left" w:pos="3119"/>
                <w:tab w:val="left" w:pos="8334"/>
              </w:tabs>
              <w:spacing w:after="58"/>
              <w:rPr>
                <w:rFonts w:cs="Arial"/>
                <w:sz w:val="20"/>
                <w:szCs w:val="20"/>
              </w:rPr>
            </w:pPr>
          </w:p>
        </w:tc>
      </w:tr>
    </w:tbl>
    <w:p w14:paraId="003BF6E6" w14:textId="77777777" w:rsidR="00587D2C" w:rsidRPr="0025327E" w:rsidRDefault="00587D2C" w:rsidP="0025327E"/>
    <w:p w14:paraId="177B8789" w14:textId="77777777" w:rsidR="00587D2C" w:rsidRPr="0025327E" w:rsidRDefault="00587D2C" w:rsidP="0025327E"/>
    <w:p w14:paraId="790B4C2A" w14:textId="77777777" w:rsidR="000E6830" w:rsidRPr="0025327E" w:rsidRDefault="008A65B2" w:rsidP="00A13471">
      <w:pPr>
        <w:pStyle w:val="Kop2"/>
        <w:keepLines/>
        <w:numPr>
          <w:ilvl w:val="0"/>
          <w:numId w:val="0"/>
        </w:numPr>
        <w:tabs>
          <w:tab w:val="num" w:pos="1440"/>
        </w:tabs>
        <w:spacing w:before="280" w:after="140" w:line="276" w:lineRule="auto"/>
        <w:contextualSpacing/>
        <w:rPr>
          <w:rFonts w:ascii="Lucida Sans" w:hAnsi="Lucida Sans" w:cs="Arial"/>
          <w:sz w:val="20"/>
          <w:szCs w:val="20"/>
        </w:rPr>
      </w:pPr>
      <w:r w:rsidRPr="0025327E">
        <w:rPr>
          <w:rFonts w:ascii="Lucida Sans" w:hAnsi="Lucida Sans" w:cs="Arial"/>
        </w:rPr>
        <w:br w:type="page"/>
      </w:r>
      <w:bookmarkStart w:id="4" w:name="_Toc234297145"/>
      <w:r w:rsidR="00B7603E" w:rsidRPr="0025327E">
        <w:rPr>
          <w:rFonts w:ascii="Lucida Sans" w:hAnsi="Lucida Sans" w:cs="Arial"/>
          <w:sz w:val="20"/>
          <w:szCs w:val="20"/>
        </w:rPr>
        <w:lastRenderedPageBreak/>
        <w:t>B</w:t>
      </w:r>
      <w:r w:rsidR="002638FB" w:rsidRPr="0025327E">
        <w:rPr>
          <w:rFonts w:ascii="Lucida Sans" w:hAnsi="Lucida Sans" w:cs="Arial"/>
          <w:sz w:val="20"/>
          <w:szCs w:val="20"/>
        </w:rPr>
        <w:t>ijlage A-4</w:t>
      </w:r>
      <w:r w:rsidR="000E6830" w:rsidRPr="0025327E">
        <w:rPr>
          <w:rFonts w:ascii="Lucida Sans" w:hAnsi="Lucida Sans" w:cs="Arial"/>
          <w:sz w:val="20"/>
          <w:szCs w:val="20"/>
        </w:rPr>
        <w:t xml:space="preserve"> Standaardformulier </w:t>
      </w:r>
      <w:proofErr w:type="spellStart"/>
      <w:r w:rsidR="000E6830" w:rsidRPr="0025327E">
        <w:rPr>
          <w:rFonts w:ascii="Lucida Sans" w:hAnsi="Lucida Sans" w:cs="Arial"/>
          <w:sz w:val="20"/>
          <w:szCs w:val="20"/>
        </w:rPr>
        <w:t>Derde</w:t>
      </w:r>
      <w:r w:rsidR="002467FC" w:rsidRPr="0025327E">
        <w:rPr>
          <w:rFonts w:ascii="Lucida Sans" w:hAnsi="Lucida Sans" w:cs="Arial"/>
          <w:sz w:val="20"/>
          <w:szCs w:val="20"/>
        </w:rPr>
        <w:t>n</w:t>
      </w:r>
      <w:r w:rsidR="000E6830" w:rsidRPr="0025327E">
        <w:rPr>
          <w:rFonts w:ascii="Lucida Sans" w:hAnsi="Lucida Sans" w:cs="Arial"/>
          <w:sz w:val="20"/>
          <w:szCs w:val="20"/>
        </w:rPr>
        <w:t>verklaring</w:t>
      </w:r>
      <w:proofErr w:type="spellEnd"/>
    </w:p>
    <w:p w14:paraId="4175D4B6" w14:textId="53715001" w:rsidR="000E6830" w:rsidRPr="0025327E" w:rsidRDefault="000E6830" w:rsidP="0025327E">
      <w:pPr>
        <w:rPr>
          <w:rFonts w:cs="Arial"/>
        </w:rPr>
      </w:pPr>
      <w:r w:rsidRPr="0025327E">
        <w:rPr>
          <w:rFonts w:cs="Arial"/>
          <w:i/>
        </w:rPr>
        <w:t>Indien Inschrijver</w:t>
      </w:r>
      <w:r w:rsidR="00F53E27">
        <w:rPr>
          <w:rFonts w:cs="Arial"/>
          <w:i/>
        </w:rPr>
        <w:t xml:space="preserve"> </w:t>
      </w:r>
      <w:r w:rsidRPr="0025327E">
        <w:rPr>
          <w:rFonts w:cs="Arial"/>
          <w:i/>
        </w:rPr>
        <w:t xml:space="preserve">een beroep </w:t>
      </w:r>
      <w:r w:rsidRPr="00B45793">
        <w:rPr>
          <w:rFonts w:cs="Arial"/>
          <w:i/>
        </w:rPr>
        <w:t xml:space="preserve">doet </w:t>
      </w:r>
      <w:r w:rsidR="003E27E2" w:rsidRPr="00B45793">
        <w:rPr>
          <w:rFonts w:cs="Arial"/>
          <w:i/>
        </w:rPr>
        <w:t xml:space="preserve">op een </w:t>
      </w:r>
      <w:r w:rsidR="00B45793" w:rsidRPr="00B45793">
        <w:rPr>
          <w:rFonts w:cs="Arial"/>
          <w:i/>
        </w:rPr>
        <w:t>Derde</w:t>
      </w:r>
      <w:r w:rsidR="003E27E2" w:rsidRPr="00B45793">
        <w:rPr>
          <w:rFonts w:cs="Arial"/>
          <w:i/>
        </w:rPr>
        <w:t xml:space="preserve">, </w:t>
      </w:r>
      <w:r w:rsidRPr="00B45793">
        <w:rPr>
          <w:rFonts w:cs="Arial"/>
          <w:i/>
        </w:rPr>
        <w:t xml:space="preserve">dient dit </w:t>
      </w:r>
      <w:r w:rsidR="00E41B75" w:rsidRPr="00B45793">
        <w:rPr>
          <w:rFonts w:cs="Arial"/>
          <w:i/>
        </w:rPr>
        <w:t>s</w:t>
      </w:r>
      <w:r w:rsidRPr="00B45793">
        <w:rPr>
          <w:rFonts w:cs="Arial"/>
          <w:i/>
        </w:rPr>
        <w:t>tandaardformulier</w:t>
      </w:r>
      <w:r w:rsidRPr="0025327E">
        <w:rPr>
          <w:rFonts w:cs="Arial"/>
          <w:i/>
        </w:rPr>
        <w:t xml:space="preserve"> te worden ingevuld en ondertekend door een natuurlijke persoon die bevoegd is de betreffende </w:t>
      </w:r>
      <w:r w:rsidR="0019018F">
        <w:rPr>
          <w:rFonts w:cs="Arial"/>
          <w:i/>
        </w:rPr>
        <w:t>Derde</w:t>
      </w:r>
      <w:r w:rsidRPr="0025327E">
        <w:rPr>
          <w:rFonts w:cs="Arial"/>
          <w:i/>
        </w:rPr>
        <w:t xml:space="preserve"> te vertegenwoordigen. De vertegenwoordigingsbevoegdheid moet blijken uit het/de in de Inschrijving op te nemen uittreksel(s) uit het Handelsregister (zo nodig aangevuld met een toereikende volmacht).</w:t>
      </w:r>
    </w:p>
    <w:p w14:paraId="606E13EB" w14:textId="77777777" w:rsidR="000E6830" w:rsidRPr="0025327E" w:rsidRDefault="000E6830" w:rsidP="0025327E">
      <w:pPr>
        <w:rPr>
          <w:rFonts w:cs="Arial"/>
        </w:rPr>
      </w:pPr>
    </w:p>
    <w:p w14:paraId="79FF1B59" w14:textId="77777777" w:rsidR="000E6830" w:rsidRPr="0025327E" w:rsidRDefault="000E6830" w:rsidP="0025327E">
      <w:pPr>
        <w:rPr>
          <w:rFonts w:cs="Arial"/>
        </w:rPr>
      </w:pPr>
      <w:r w:rsidRPr="0025327E">
        <w:rPr>
          <w:rFonts w:cs="Arial"/>
        </w:rPr>
        <w:t xml:space="preserve">Hierbij verklaart ondergetekende namens </w:t>
      </w:r>
      <w:r w:rsidRPr="0025327E">
        <w:rPr>
          <w:rFonts w:cs="Arial"/>
          <w:i/>
        </w:rPr>
        <w:t>[naam onderneming]</w:t>
      </w:r>
      <w:r w:rsidRPr="0025327E">
        <w:rPr>
          <w:rFonts w:cs="Arial"/>
        </w:rPr>
        <w:t>:</w:t>
      </w:r>
    </w:p>
    <w:p w14:paraId="4AC924A3" w14:textId="3B1452B3" w:rsidR="000E6830" w:rsidRPr="0025327E" w:rsidRDefault="000E6830" w:rsidP="0025327E">
      <w:pPr>
        <w:numPr>
          <w:ilvl w:val="0"/>
          <w:numId w:val="13"/>
        </w:numPr>
        <w:spacing w:before="140" w:after="140"/>
        <w:rPr>
          <w:rFonts w:cs="Arial"/>
        </w:rPr>
      </w:pPr>
      <w:r w:rsidRPr="0025327E">
        <w:rPr>
          <w:rFonts w:cs="Arial"/>
        </w:rPr>
        <w:t xml:space="preserve">dat </w:t>
      </w:r>
      <w:r w:rsidRPr="0025327E">
        <w:rPr>
          <w:rFonts w:cs="Arial"/>
          <w:i/>
        </w:rPr>
        <w:t xml:space="preserve">[naam Inschrijver] </w:t>
      </w:r>
      <w:r w:rsidRPr="0025327E">
        <w:rPr>
          <w:rFonts w:cs="Arial"/>
        </w:rPr>
        <w:t xml:space="preserve">in het kader van de </w:t>
      </w:r>
      <w:r w:rsidR="00475B46" w:rsidRPr="0025327E">
        <w:rPr>
          <w:rFonts w:cs="Arial"/>
        </w:rPr>
        <w:t xml:space="preserve">Openbare Europese Aanbesteding OV-concessie </w:t>
      </w:r>
      <w:r w:rsidR="00BB7A6B">
        <w:rPr>
          <w:rFonts w:cs="Arial"/>
        </w:rPr>
        <w:t>Gooi en Vechtstreek</w:t>
      </w:r>
      <w:r w:rsidR="00475B46" w:rsidRPr="0025327E">
        <w:rPr>
          <w:rFonts w:cs="Arial"/>
        </w:rPr>
        <w:t xml:space="preserve"> </w:t>
      </w:r>
      <w:r w:rsidRPr="0025327E">
        <w:rPr>
          <w:rFonts w:cs="Arial"/>
        </w:rPr>
        <w:t xml:space="preserve">een beroep doet op de economische en financiële draagkracht en/of technische bekwaamheid van </w:t>
      </w:r>
      <w:r w:rsidRPr="0025327E">
        <w:rPr>
          <w:rFonts w:cs="Arial"/>
          <w:i/>
        </w:rPr>
        <w:t>[naam onderneming]</w:t>
      </w:r>
      <w:r w:rsidR="00B45793" w:rsidRPr="00B45793">
        <w:rPr>
          <w:rFonts w:cs="Arial"/>
          <w:i/>
        </w:rPr>
        <w:t xml:space="preserve"> </w:t>
      </w:r>
      <w:r w:rsidR="00B45793" w:rsidRPr="00B45793">
        <w:rPr>
          <w:rFonts w:cs="Arial"/>
        </w:rPr>
        <w:t xml:space="preserve">en/of </w:t>
      </w:r>
      <w:r w:rsidR="00B45793" w:rsidRPr="00B45793">
        <w:rPr>
          <w:rFonts w:cs="Arial"/>
          <w:i/>
        </w:rPr>
        <w:t>[naam onderneming]</w:t>
      </w:r>
      <w:r w:rsidR="00B45793" w:rsidRPr="00B45793">
        <w:rPr>
          <w:rFonts w:cs="Arial"/>
        </w:rPr>
        <w:t xml:space="preserve"> </w:t>
      </w:r>
      <w:r w:rsidR="00B45793">
        <w:rPr>
          <w:rFonts w:cs="Arial"/>
        </w:rPr>
        <w:t xml:space="preserve">ingezet wordt voor </w:t>
      </w:r>
      <w:r w:rsidR="00B45793" w:rsidRPr="00B45793">
        <w:rPr>
          <w:rFonts w:cs="Arial"/>
        </w:rPr>
        <w:t xml:space="preserve">de uitvoering van </w:t>
      </w:r>
      <w:r w:rsidR="00B45793">
        <w:rPr>
          <w:rFonts w:cs="Arial"/>
        </w:rPr>
        <w:t xml:space="preserve">een deel van </w:t>
      </w:r>
      <w:r w:rsidR="00B45793" w:rsidRPr="00B45793">
        <w:rPr>
          <w:rFonts w:cs="Arial"/>
        </w:rPr>
        <w:t>de Concessie</w:t>
      </w:r>
      <w:r w:rsidRPr="0025327E">
        <w:rPr>
          <w:rFonts w:cs="Arial"/>
        </w:rPr>
        <w:t>;</w:t>
      </w:r>
    </w:p>
    <w:p w14:paraId="218F4C12" w14:textId="0936980B" w:rsidR="000E6830" w:rsidRPr="0025327E" w:rsidRDefault="000E6830" w:rsidP="00766E4D">
      <w:pPr>
        <w:numPr>
          <w:ilvl w:val="0"/>
          <w:numId w:val="13"/>
        </w:numPr>
        <w:spacing w:before="140" w:after="140"/>
        <w:rPr>
          <w:rFonts w:cs="Arial"/>
        </w:rPr>
      </w:pPr>
      <w:r w:rsidRPr="0025327E">
        <w:rPr>
          <w:rFonts w:cs="Arial"/>
        </w:rPr>
        <w:t xml:space="preserve">dat </w:t>
      </w:r>
      <w:r w:rsidRPr="0025327E">
        <w:rPr>
          <w:rFonts w:cs="Arial"/>
          <w:i/>
        </w:rPr>
        <w:t xml:space="preserve">[naam onderneming] </w:t>
      </w:r>
      <w:r w:rsidRPr="0025327E">
        <w:rPr>
          <w:rFonts w:cs="Arial"/>
        </w:rPr>
        <w:t>kennis heeft genomen van de aankondiging voor deze Europese aanbesteding, zoals gepubliceerd in het Supplement op het Publicatieblad van de Europese Unie, onder nummer</w:t>
      </w:r>
      <w:r w:rsidR="00766E4D">
        <w:rPr>
          <w:rFonts w:cs="Arial"/>
        </w:rPr>
        <w:t xml:space="preserve"> </w:t>
      </w:r>
      <w:r w:rsidR="00766E4D" w:rsidRPr="00766E4D">
        <w:rPr>
          <w:rFonts w:cs="Arial"/>
        </w:rPr>
        <w:t>2019/S 058-135326</w:t>
      </w:r>
      <w:r w:rsidRPr="0025327E">
        <w:rPr>
          <w:rFonts w:cs="Arial"/>
        </w:rPr>
        <w:t xml:space="preserve"> (hierna "Aankondiging");</w:t>
      </w:r>
    </w:p>
    <w:p w14:paraId="116613A0" w14:textId="0010A542" w:rsidR="000E6830" w:rsidRPr="0025327E" w:rsidRDefault="000E6830" w:rsidP="0025327E">
      <w:pPr>
        <w:numPr>
          <w:ilvl w:val="0"/>
          <w:numId w:val="13"/>
        </w:numPr>
        <w:spacing w:before="140" w:after="140"/>
        <w:rPr>
          <w:rFonts w:cs="Arial"/>
        </w:rPr>
      </w:pPr>
      <w:r w:rsidRPr="0025327E">
        <w:rPr>
          <w:rFonts w:cs="Arial"/>
        </w:rPr>
        <w:t xml:space="preserve">dat </w:t>
      </w:r>
      <w:r w:rsidRPr="0025327E">
        <w:rPr>
          <w:rFonts w:cs="Arial"/>
          <w:i/>
        </w:rPr>
        <w:t xml:space="preserve">[naam onderneming] </w:t>
      </w:r>
      <w:r w:rsidRPr="0025327E">
        <w:rPr>
          <w:rFonts w:cs="Arial"/>
        </w:rPr>
        <w:t xml:space="preserve">kennis heeft genomen van het Bestek </w:t>
      </w:r>
      <w:r w:rsidR="00475B46" w:rsidRPr="0025327E">
        <w:rPr>
          <w:rFonts w:cs="Arial"/>
        </w:rPr>
        <w:t xml:space="preserve">van de Openbare Europese Aanbesteding OV-concessie </w:t>
      </w:r>
      <w:r w:rsidR="00BB7A6B">
        <w:rPr>
          <w:rFonts w:cs="Arial"/>
        </w:rPr>
        <w:t>Gooi en Vechtstreek</w:t>
      </w:r>
      <w:r w:rsidRPr="0025327E">
        <w:rPr>
          <w:rFonts w:cs="Arial"/>
        </w:rPr>
        <w:t xml:space="preserve">, publicatiedatum </w:t>
      </w:r>
      <w:r w:rsidR="00766E4D">
        <w:rPr>
          <w:rFonts w:cs="Arial"/>
        </w:rPr>
        <w:t>11 juli 2019</w:t>
      </w:r>
      <w:r w:rsidR="00475B46" w:rsidRPr="0025327E">
        <w:rPr>
          <w:rFonts w:cs="Arial"/>
        </w:rPr>
        <w:t xml:space="preserve"> </w:t>
      </w:r>
      <w:r w:rsidRPr="0025327E">
        <w:rPr>
          <w:rFonts w:cs="Arial"/>
        </w:rPr>
        <w:t>(hierna "Bestek");</w:t>
      </w:r>
    </w:p>
    <w:p w14:paraId="140BA6BD" w14:textId="77777777" w:rsidR="000E6830" w:rsidRPr="0025327E" w:rsidRDefault="000E6830" w:rsidP="0025327E">
      <w:pPr>
        <w:numPr>
          <w:ilvl w:val="0"/>
          <w:numId w:val="13"/>
        </w:numPr>
        <w:spacing w:before="140" w:after="140"/>
        <w:rPr>
          <w:rFonts w:cs="Arial"/>
        </w:rPr>
      </w:pPr>
      <w:r w:rsidRPr="0025327E">
        <w:rPr>
          <w:rFonts w:cs="Arial"/>
        </w:rPr>
        <w:t xml:space="preserve">dat </w:t>
      </w:r>
      <w:r w:rsidRPr="0025327E">
        <w:rPr>
          <w:rFonts w:cs="Arial"/>
          <w:i/>
        </w:rPr>
        <w:t xml:space="preserve">[naam onderneming] </w:t>
      </w:r>
      <w:r w:rsidRPr="0025327E">
        <w:rPr>
          <w:rFonts w:cs="Arial"/>
        </w:rPr>
        <w:t>onvoorwaardelijk instemt met de in de Aankondiging en het Bestek neergelegde procedure en de daarvoor geldende voorwaarden;</w:t>
      </w:r>
    </w:p>
    <w:p w14:paraId="1E084A53" w14:textId="77777777" w:rsidR="000E6830" w:rsidRPr="0025327E" w:rsidRDefault="000E6830" w:rsidP="0025327E">
      <w:pPr>
        <w:numPr>
          <w:ilvl w:val="0"/>
          <w:numId w:val="13"/>
        </w:numPr>
        <w:spacing w:before="140" w:after="140"/>
        <w:rPr>
          <w:rFonts w:cs="Arial"/>
        </w:rPr>
      </w:pPr>
      <w:r w:rsidRPr="0025327E">
        <w:rPr>
          <w:rFonts w:cs="Arial"/>
        </w:rPr>
        <w:t xml:space="preserve">dat </w:t>
      </w:r>
      <w:r w:rsidRPr="0025327E">
        <w:rPr>
          <w:rFonts w:cs="Arial"/>
          <w:i/>
        </w:rPr>
        <w:t xml:space="preserve">[naam onderneming] </w:t>
      </w:r>
      <w:r w:rsidRPr="0025327E">
        <w:rPr>
          <w:rFonts w:cs="Arial"/>
        </w:rPr>
        <w:t>begrijpt dat niet-naleving van de in de Aankondiging en het Bestek neergelegde voorwaarden kan leiden tot uitsluiting van [</w:t>
      </w:r>
      <w:r w:rsidRPr="0025327E">
        <w:rPr>
          <w:rFonts w:cs="Arial"/>
          <w:i/>
        </w:rPr>
        <w:t>naam Inschrijver</w:t>
      </w:r>
      <w:r w:rsidRPr="0025327E">
        <w:rPr>
          <w:rFonts w:cs="Arial"/>
        </w:rPr>
        <w:t>] van deelname aan deze aanbesteding;</w:t>
      </w:r>
    </w:p>
    <w:p w14:paraId="3F180554" w14:textId="11359516" w:rsidR="000E6830" w:rsidRPr="0025327E" w:rsidRDefault="000E6830" w:rsidP="0025327E">
      <w:pPr>
        <w:numPr>
          <w:ilvl w:val="0"/>
          <w:numId w:val="13"/>
        </w:numPr>
        <w:spacing w:before="140" w:after="140"/>
        <w:rPr>
          <w:rFonts w:cs="Arial"/>
        </w:rPr>
      </w:pPr>
      <w:r w:rsidRPr="0025327E">
        <w:rPr>
          <w:rFonts w:cs="Arial"/>
        </w:rPr>
        <w:t xml:space="preserve">dat alle informatie die </w:t>
      </w:r>
      <w:r w:rsidRPr="0025327E">
        <w:rPr>
          <w:rFonts w:cs="Arial"/>
          <w:i/>
        </w:rPr>
        <w:t xml:space="preserve">[naam onderneming] </w:t>
      </w:r>
      <w:r w:rsidRPr="0025327E">
        <w:rPr>
          <w:rFonts w:cs="Arial"/>
        </w:rPr>
        <w:t xml:space="preserve">in het kader van deze aanbesteding aan de </w:t>
      </w:r>
      <w:r w:rsidR="00E94E70">
        <w:rPr>
          <w:rFonts w:cs="Arial"/>
        </w:rPr>
        <w:t>Concessieverlener</w:t>
      </w:r>
      <w:r w:rsidRPr="0025327E">
        <w:rPr>
          <w:rFonts w:cs="Arial"/>
        </w:rPr>
        <w:t xml:space="preserve"> heeft verstrekt en zal verstrekken juist en volledig is en dat </w:t>
      </w:r>
      <w:r w:rsidRPr="0025327E">
        <w:rPr>
          <w:rFonts w:cs="Arial"/>
          <w:i/>
        </w:rPr>
        <w:t xml:space="preserve">[naam onderneming] </w:t>
      </w:r>
      <w:r w:rsidRPr="0025327E">
        <w:rPr>
          <w:rFonts w:cs="Arial"/>
        </w:rPr>
        <w:t xml:space="preserve">zich er van bewust is dat eventueel door de </w:t>
      </w:r>
      <w:r w:rsidR="00E94E70">
        <w:rPr>
          <w:rFonts w:cs="Arial"/>
        </w:rPr>
        <w:t>Concessieverlener</w:t>
      </w:r>
      <w:r w:rsidRPr="0025327E">
        <w:rPr>
          <w:rFonts w:cs="Arial"/>
        </w:rPr>
        <w:t xml:space="preserve"> </w:t>
      </w:r>
      <w:r w:rsidR="00483124" w:rsidRPr="0025327E">
        <w:rPr>
          <w:rFonts w:cs="Arial"/>
        </w:rPr>
        <w:t>gesignaleerde</w:t>
      </w:r>
      <w:r w:rsidRPr="0025327E">
        <w:rPr>
          <w:rFonts w:cs="Arial"/>
        </w:rPr>
        <w:t xml:space="preserve"> onjuistheden daarin, de </w:t>
      </w:r>
      <w:r w:rsidR="00E94E70">
        <w:rPr>
          <w:rFonts w:cs="Arial"/>
        </w:rPr>
        <w:t>Concessieverlener</w:t>
      </w:r>
      <w:r w:rsidRPr="0025327E">
        <w:rPr>
          <w:rFonts w:cs="Arial"/>
        </w:rPr>
        <w:t xml:space="preserve"> aanleiding kunnen geven [</w:t>
      </w:r>
      <w:r w:rsidRPr="0025327E">
        <w:rPr>
          <w:rFonts w:cs="Arial"/>
          <w:i/>
        </w:rPr>
        <w:t>naam Inschrijver</w:t>
      </w:r>
      <w:r w:rsidRPr="0025327E">
        <w:rPr>
          <w:rFonts w:cs="Arial"/>
        </w:rPr>
        <w:t>] uit te sluiten van verdere deelname aan deze aanbesteding;</w:t>
      </w:r>
    </w:p>
    <w:p w14:paraId="179143AE" w14:textId="15B563D6" w:rsidR="00B34409" w:rsidRPr="0025327E" w:rsidRDefault="00B34409" w:rsidP="00B45793">
      <w:pPr>
        <w:numPr>
          <w:ilvl w:val="0"/>
          <w:numId w:val="13"/>
        </w:numPr>
        <w:spacing w:before="140" w:after="140"/>
        <w:rPr>
          <w:rFonts w:cs="Arial"/>
        </w:rPr>
      </w:pPr>
      <w:r w:rsidRPr="0025327E">
        <w:rPr>
          <w:rFonts w:cs="Arial"/>
        </w:rPr>
        <w:t xml:space="preserve">dat de in </w:t>
      </w:r>
      <w:r w:rsidR="00475B46" w:rsidRPr="0025327E">
        <w:rPr>
          <w:rFonts w:cs="Arial"/>
        </w:rPr>
        <w:t xml:space="preserve">het Uniform Europees Aanbestedingsdocument </w:t>
      </w:r>
      <w:r w:rsidRPr="0025327E">
        <w:rPr>
          <w:rFonts w:cs="Arial"/>
        </w:rPr>
        <w:t>(</w:t>
      </w:r>
      <w:r w:rsidR="00B45793" w:rsidRPr="00B45793">
        <w:rPr>
          <w:rFonts w:cs="Arial"/>
        </w:rPr>
        <w:t xml:space="preserve">standaardformulier </w:t>
      </w:r>
      <w:r w:rsidR="00475B46" w:rsidRPr="0025327E">
        <w:rPr>
          <w:rFonts w:cs="Arial"/>
        </w:rPr>
        <w:t>A-5</w:t>
      </w:r>
      <w:r w:rsidRPr="0025327E">
        <w:rPr>
          <w:rFonts w:cs="Arial"/>
        </w:rPr>
        <w:t xml:space="preserve"> bij het Bestek) genoemde </w:t>
      </w:r>
      <w:r w:rsidR="00D108A6">
        <w:rPr>
          <w:rFonts w:cs="Arial"/>
        </w:rPr>
        <w:t>Uitsluitingsgronden</w:t>
      </w:r>
      <w:r w:rsidRPr="0025327E">
        <w:rPr>
          <w:rFonts w:cs="Arial"/>
        </w:rPr>
        <w:t xml:space="preserve"> niet op </w:t>
      </w:r>
      <w:r w:rsidRPr="0025327E">
        <w:rPr>
          <w:rFonts w:cs="Arial"/>
          <w:i/>
          <w:iCs/>
        </w:rPr>
        <w:t>[naam onderneming]</w:t>
      </w:r>
      <w:r w:rsidRPr="0025327E">
        <w:rPr>
          <w:rFonts w:cs="Arial"/>
        </w:rPr>
        <w:t xml:space="preserve"> van toepassing zijn.</w:t>
      </w:r>
    </w:p>
    <w:p w14:paraId="3ADE2DB9" w14:textId="4A2E76A3" w:rsidR="000E6830" w:rsidRPr="0025327E" w:rsidRDefault="000E6830" w:rsidP="0025327E">
      <w:pPr>
        <w:numPr>
          <w:ilvl w:val="0"/>
          <w:numId w:val="13"/>
        </w:numPr>
        <w:rPr>
          <w:rFonts w:cs="Arial"/>
        </w:rPr>
      </w:pPr>
      <w:r w:rsidRPr="0025327E">
        <w:rPr>
          <w:rFonts w:cs="Arial"/>
        </w:rPr>
        <w:t xml:space="preserve">dat </w:t>
      </w:r>
      <w:r w:rsidRPr="0025327E">
        <w:rPr>
          <w:rFonts w:cs="Arial"/>
          <w:i/>
        </w:rPr>
        <w:t>[naam onderneming]</w:t>
      </w:r>
      <w:r w:rsidRPr="0025327E">
        <w:rPr>
          <w:rFonts w:cs="Arial"/>
        </w:rPr>
        <w:t xml:space="preserve"> geen bezwaar heeft tegen, en de volle medewerking zal verlenen aan, een nader onderzoek door of namens de </w:t>
      </w:r>
      <w:r w:rsidR="008D3565">
        <w:rPr>
          <w:rFonts w:cs="Arial"/>
        </w:rPr>
        <w:t>Concessieverlener</w:t>
      </w:r>
      <w:r w:rsidR="00475B46" w:rsidRPr="0025327E">
        <w:rPr>
          <w:rFonts w:cs="Arial"/>
        </w:rPr>
        <w:t xml:space="preserve"> </w:t>
      </w:r>
      <w:r w:rsidRPr="0025327E">
        <w:rPr>
          <w:rFonts w:cs="Arial"/>
        </w:rPr>
        <w:t xml:space="preserve">naar de financiële en economische draagkracht, vakkundigheid, efficiency, betrouwbaarheid en/of technische uitrusting van </w:t>
      </w:r>
      <w:r w:rsidRPr="0025327E">
        <w:rPr>
          <w:rFonts w:cs="Arial"/>
          <w:i/>
        </w:rPr>
        <w:t>[naam onderneming]</w:t>
      </w:r>
      <w:r w:rsidRPr="0025327E">
        <w:rPr>
          <w:rFonts w:cs="Arial"/>
        </w:rPr>
        <w:t>;</w:t>
      </w:r>
    </w:p>
    <w:p w14:paraId="788CDEEE" w14:textId="6AC3D52B" w:rsidR="000E6830" w:rsidRPr="0025327E" w:rsidRDefault="000E6830" w:rsidP="0025327E">
      <w:pPr>
        <w:numPr>
          <w:ilvl w:val="0"/>
          <w:numId w:val="13"/>
        </w:numPr>
        <w:spacing w:before="140" w:after="140"/>
        <w:rPr>
          <w:rFonts w:cs="Arial"/>
        </w:rPr>
      </w:pPr>
      <w:r w:rsidRPr="0025327E">
        <w:rPr>
          <w:rFonts w:cs="Arial"/>
        </w:rPr>
        <w:t xml:space="preserve">dat </w:t>
      </w:r>
      <w:r w:rsidRPr="0025327E">
        <w:rPr>
          <w:rFonts w:cs="Arial"/>
          <w:i/>
        </w:rPr>
        <w:t>[naam onderneming]</w:t>
      </w:r>
      <w:r w:rsidRPr="0025327E">
        <w:rPr>
          <w:rFonts w:cs="Arial"/>
        </w:rPr>
        <w:t xml:space="preserve"> </w:t>
      </w:r>
      <w:proofErr w:type="spellStart"/>
      <w:r w:rsidRPr="0025327E">
        <w:rPr>
          <w:rFonts w:cs="Arial"/>
        </w:rPr>
        <w:t>terzake</w:t>
      </w:r>
      <w:proofErr w:type="spellEnd"/>
      <w:r w:rsidRPr="0025327E">
        <w:rPr>
          <w:rFonts w:cs="Arial"/>
        </w:rPr>
        <w:t xml:space="preserve"> geen overeenkomst is aangegaan, besluit heeft genomen of zich heeft gedragen in strijd met het Nederlandse of Europese mededingingsrecht, dan wel anderszins medewerking heeft verleend aan enige vorm van afstemming tussen inschrijvers op de aanbesteding van de Concessie, waaronder tevens begrepen het (eenzijdig) verstrekken van informatie over de </w:t>
      </w:r>
      <w:r w:rsidR="008D3565">
        <w:rPr>
          <w:rFonts w:cs="Arial"/>
        </w:rPr>
        <w:t>I</w:t>
      </w:r>
      <w:r w:rsidRPr="0025327E">
        <w:rPr>
          <w:rFonts w:cs="Arial"/>
        </w:rPr>
        <w:t xml:space="preserve">nschrijving van een </w:t>
      </w:r>
      <w:r w:rsidR="008D3565">
        <w:rPr>
          <w:rFonts w:cs="Arial"/>
        </w:rPr>
        <w:t>I</w:t>
      </w:r>
      <w:r w:rsidRPr="0025327E">
        <w:rPr>
          <w:rFonts w:cs="Arial"/>
        </w:rPr>
        <w:t xml:space="preserve">nschrijver aan een andere </w:t>
      </w:r>
      <w:r w:rsidR="008D3565">
        <w:rPr>
          <w:rFonts w:cs="Arial"/>
        </w:rPr>
        <w:t>I</w:t>
      </w:r>
      <w:r w:rsidRPr="0025327E">
        <w:rPr>
          <w:rFonts w:cs="Arial"/>
        </w:rPr>
        <w:t xml:space="preserve">nschrijver dan wel aan een </w:t>
      </w:r>
      <w:r w:rsidR="0019018F">
        <w:rPr>
          <w:rFonts w:cs="Arial"/>
        </w:rPr>
        <w:t>Derde</w:t>
      </w:r>
      <w:r w:rsidRPr="0025327E">
        <w:rPr>
          <w:rFonts w:cs="Arial"/>
        </w:rPr>
        <w:t>.</w:t>
      </w:r>
    </w:p>
    <w:p w14:paraId="4F5150AA" w14:textId="77777777" w:rsidR="000E6830" w:rsidRPr="0025327E" w:rsidRDefault="000E6830" w:rsidP="0025327E">
      <w:pPr>
        <w:numPr>
          <w:ilvl w:val="0"/>
          <w:numId w:val="13"/>
        </w:numPr>
        <w:spacing w:before="140" w:after="140"/>
        <w:rPr>
          <w:rFonts w:cs="Arial"/>
        </w:rPr>
      </w:pPr>
      <w:r w:rsidRPr="0025327E">
        <w:rPr>
          <w:rFonts w:cs="Arial"/>
        </w:rPr>
        <w:t>dat [</w:t>
      </w:r>
      <w:r w:rsidRPr="0025327E">
        <w:rPr>
          <w:rFonts w:cs="Arial"/>
          <w:i/>
        </w:rPr>
        <w:t>naam Inschrijver</w:t>
      </w:r>
      <w:r w:rsidRPr="0025327E">
        <w:rPr>
          <w:rFonts w:cs="Arial"/>
        </w:rPr>
        <w:t xml:space="preserve">] bij de uitvoering van de Concessie daadwerkelijk kan beschikken over de voor de uitvoering van de Concessie noodzakelijke (financiële en/of technische) middelen van </w:t>
      </w:r>
      <w:r w:rsidRPr="0025327E">
        <w:rPr>
          <w:rFonts w:cs="Arial"/>
          <w:i/>
        </w:rPr>
        <w:t>[naam onderneming]</w:t>
      </w:r>
      <w:r w:rsidRPr="0025327E">
        <w:rPr>
          <w:rFonts w:cs="Arial"/>
        </w:rPr>
        <w:t>;</w:t>
      </w:r>
    </w:p>
    <w:p w14:paraId="7D905B80" w14:textId="3B8FD933" w:rsidR="000E6830" w:rsidRPr="0025327E" w:rsidRDefault="000E6830" w:rsidP="0025327E">
      <w:pPr>
        <w:numPr>
          <w:ilvl w:val="0"/>
          <w:numId w:val="13"/>
        </w:numPr>
        <w:spacing w:before="140" w:after="140"/>
        <w:rPr>
          <w:rFonts w:cs="Arial"/>
        </w:rPr>
      </w:pPr>
      <w:r w:rsidRPr="0025327E">
        <w:rPr>
          <w:rFonts w:cs="Arial"/>
        </w:rPr>
        <w:lastRenderedPageBreak/>
        <w:t xml:space="preserve">dat </w:t>
      </w:r>
      <w:r w:rsidRPr="0025327E">
        <w:rPr>
          <w:rFonts w:cs="Arial"/>
          <w:i/>
        </w:rPr>
        <w:t>[naam onderneming]</w:t>
      </w:r>
      <w:r w:rsidRPr="0025327E">
        <w:rPr>
          <w:rFonts w:cs="Arial"/>
        </w:rPr>
        <w:t xml:space="preserve"> zich, bij een eventuele verlening van de Concessie aan </w:t>
      </w:r>
      <w:r w:rsidRPr="0025327E">
        <w:rPr>
          <w:rFonts w:cs="Arial"/>
          <w:i/>
        </w:rPr>
        <w:t>[naam Inschrijver]</w:t>
      </w:r>
      <w:r w:rsidRPr="0025327E">
        <w:rPr>
          <w:rFonts w:cs="Arial"/>
        </w:rPr>
        <w:t xml:space="preserve">, </w:t>
      </w:r>
      <w:r w:rsidR="00513E7B">
        <w:rPr>
          <w:rFonts w:cs="Arial"/>
        </w:rPr>
        <w:t xml:space="preserve">jegens [naam Inschrijver] </w:t>
      </w:r>
      <w:r w:rsidRPr="0025327E">
        <w:rPr>
          <w:rFonts w:cs="Arial"/>
        </w:rPr>
        <w:t xml:space="preserve">volledig en onvoorwaardelijk garant stelt voor de nakoming van </w:t>
      </w:r>
      <w:r w:rsidR="00513E7B">
        <w:rPr>
          <w:rFonts w:cs="Arial"/>
        </w:rPr>
        <w:t>alle</w:t>
      </w:r>
      <w:r w:rsidRPr="0025327E">
        <w:rPr>
          <w:rFonts w:cs="Arial"/>
        </w:rPr>
        <w:t xml:space="preserve"> verplichtingen die aan </w:t>
      </w:r>
      <w:r w:rsidR="00513E7B">
        <w:rPr>
          <w:rFonts w:cs="Arial"/>
        </w:rPr>
        <w:t xml:space="preserve">haar </w:t>
      </w:r>
      <w:r w:rsidRPr="0025327E">
        <w:rPr>
          <w:rFonts w:cs="Arial"/>
        </w:rPr>
        <w:t>uit de te verlenen Concessie voortvloeien.</w:t>
      </w:r>
    </w:p>
    <w:p w14:paraId="26134439" w14:textId="77777777" w:rsidR="000E6830" w:rsidRPr="0025327E" w:rsidRDefault="000E6830" w:rsidP="0025327E">
      <w:pPr>
        <w:rPr>
          <w:rFonts w:cs="Arial"/>
        </w:rPr>
      </w:pPr>
    </w:p>
    <w:p w14:paraId="4C2D08F6" w14:textId="77777777" w:rsidR="000E6830" w:rsidRPr="0025327E" w:rsidRDefault="000E6830" w:rsidP="0025327E">
      <w:pPr>
        <w:rPr>
          <w:rFonts w:cs="Arial"/>
        </w:rPr>
      </w:pPr>
    </w:p>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000" w:firstRow="0" w:lastRow="0" w:firstColumn="0" w:lastColumn="0" w:noHBand="0" w:noVBand="0"/>
      </w:tblPr>
      <w:tblGrid>
        <w:gridCol w:w="2155"/>
        <w:gridCol w:w="5823"/>
      </w:tblGrid>
      <w:tr w:rsidR="000E6830" w:rsidRPr="0025327E" w14:paraId="577A8BF7" w14:textId="77777777" w:rsidTr="00596777">
        <w:tc>
          <w:tcPr>
            <w:tcW w:w="2155" w:type="dxa"/>
          </w:tcPr>
          <w:p w14:paraId="76BD9F6E" w14:textId="77777777" w:rsidR="000E6830" w:rsidRPr="0025327E" w:rsidRDefault="000E6830" w:rsidP="0025327E">
            <w:pPr>
              <w:rPr>
                <w:rFonts w:cs="Arial"/>
              </w:rPr>
            </w:pPr>
          </w:p>
          <w:p w14:paraId="639A2589" w14:textId="77777777" w:rsidR="000E6830" w:rsidRPr="0025327E" w:rsidRDefault="000E6830"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Naam onderneming:</w:t>
            </w:r>
          </w:p>
        </w:tc>
        <w:tc>
          <w:tcPr>
            <w:tcW w:w="5823" w:type="dxa"/>
          </w:tcPr>
          <w:p w14:paraId="2B9EEC3C" w14:textId="77777777" w:rsidR="000E6830" w:rsidRPr="0025327E" w:rsidRDefault="000E6830" w:rsidP="0025327E">
            <w:pPr>
              <w:rPr>
                <w:rFonts w:cs="Arial"/>
              </w:rPr>
            </w:pPr>
          </w:p>
          <w:p w14:paraId="0AD9901E" w14:textId="77777777" w:rsidR="000E6830" w:rsidRPr="0025327E" w:rsidRDefault="000E6830" w:rsidP="0025327E">
            <w:pPr>
              <w:tabs>
                <w:tab w:val="left" w:pos="397"/>
                <w:tab w:val="left" w:pos="738"/>
                <w:tab w:val="left" w:pos="1361"/>
                <w:tab w:val="left" w:pos="2609"/>
                <w:tab w:val="left" w:pos="2778"/>
                <w:tab w:val="left" w:pos="3119"/>
                <w:tab w:val="left" w:pos="8334"/>
              </w:tabs>
              <w:spacing w:after="58"/>
              <w:rPr>
                <w:rFonts w:cs="Arial"/>
              </w:rPr>
            </w:pPr>
          </w:p>
        </w:tc>
      </w:tr>
      <w:tr w:rsidR="000E6830" w:rsidRPr="0025327E" w14:paraId="01E69BE8" w14:textId="77777777" w:rsidTr="00596777">
        <w:tc>
          <w:tcPr>
            <w:tcW w:w="2155" w:type="dxa"/>
          </w:tcPr>
          <w:p w14:paraId="13585DFF" w14:textId="77777777" w:rsidR="000E6830" w:rsidRPr="0025327E" w:rsidRDefault="000E6830" w:rsidP="0025327E">
            <w:pPr>
              <w:rPr>
                <w:rFonts w:cs="Arial"/>
              </w:rPr>
            </w:pPr>
          </w:p>
          <w:p w14:paraId="401ABC41" w14:textId="77777777" w:rsidR="000E6830" w:rsidRPr="0025327E" w:rsidRDefault="000E6830"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Naam ondergetekende:</w:t>
            </w:r>
          </w:p>
        </w:tc>
        <w:tc>
          <w:tcPr>
            <w:tcW w:w="5823" w:type="dxa"/>
          </w:tcPr>
          <w:p w14:paraId="5CB4E16E" w14:textId="77777777" w:rsidR="000E6830" w:rsidRPr="0025327E" w:rsidRDefault="000E6830" w:rsidP="0025327E">
            <w:pPr>
              <w:rPr>
                <w:rFonts w:cs="Arial"/>
              </w:rPr>
            </w:pPr>
          </w:p>
          <w:p w14:paraId="22390E4E" w14:textId="77777777" w:rsidR="000E6830" w:rsidRPr="0025327E" w:rsidRDefault="000E6830" w:rsidP="0025327E">
            <w:pPr>
              <w:tabs>
                <w:tab w:val="left" w:pos="397"/>
                <w:tab w:val="left" w:pos="738"/>
                <w:tab w:val="left" w:pos="1361"/>
                <w:tab w:val="left" w:pos="2609"/>
                <w:tab w:val="left" w:pos="2778"/>
                <w:tab w:val="left" w:pos="3119"/>
                <w:tab w:val="left" w:pos="8334"/>
              </w:tabs>
              <w:spacing w:after="58"/>
              <w:rPr>
                <w:rFonts w:cs="Arial"/>
              </w:rPr>
            </w:pPr>
          </w:p>
        </w:tc>
      </w:tr>
      <w:tr w:rsidR="000E6830" w:rsidRPr="0025327E" w14:paraId="5AFD400F" w14:textId="77777777" w:rsidTr="00596777">
        <w:tc>
          <w:tcPr>
            <w:tcW w:w="2155" w:type="dxa"/>
          </w:tcPr>
          <w:p w14:paraId="06F7D765" w14:textId="77777777" w:rsidR="000E6830" w:rsidRPr="0025327E" w:rsidRDefault="000E6830" w:rsidP="0025327E">
            <w:pPr>
              <w:rPr>
                <w:rFonts w:cs="Arial"/>
              </w:rPr>
            </w:pPr>
          </w:p>
          <w:p w14:paraId="6D0EF570" w14:textId="77777777" w:rsidR="000E6830" w:rsidRPr="0025327E" w:rsidRDefault="000E6830"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Functie:</w:t>
            </w:r>
          </w:p>
        </w:tc>
        <w:tc>
          <w:tcPr>
            <w:tcW w:w="5823" w:type="dxa"/>
          </w:tcPr>
          <w:p w14:paraId="71EABFEA" w14:textId="77777777" w:rsidR="000E6830" w:rsidRPr="0025327E" w:rsidRDefault="000E6830" w:rsidP="0025327E">
            <w:pPr>
              <w:rPr>
                <w:rFonts w:cs="Arial"/>
              </w:rPr>
            </w:pPr>
          </w:p>
          <w:p w14:paraId="55D156D6" w14:textId="77777777" w:rsidR="000E6830" w:rsidRPr="0025327E" w:rsidRDefault="000E6830" w:rsidP="0025327E">
            <w:pPr>
              <w:tabs>
                <w:tab w:val="left" w:pos="397"/>
                <w:tab w:val="left" w:pos="738"/>
                <w:tab w:val="left" w:pos="1361"/>
                <w:tab w:val="left" w:pos="2609"/>
                <w:tab w:val="left" w:pos="2778"/>
                <w:tab w:val="left" w:pos="3119"/>
                <w:tab w:val="left" w:pos="8334"/>
              </w:tabs>
              <w:spacing w:after="58"/>
              <w:rPr>
                <w:rFonts w:cs="Arial"/>
              </w:rPr>
            </w:pPr>
          </w:p>
        </w:tc>
      </w:tr>
      <w:tr w:rsidR="000E6830" w:rsidRPr="0025327E" w14:paraId="2B91A222" w14:textId="77777777" w:rsidTr="00596777">
        <w:trPr>
          <w:trHeight w:val="2025"/>
        </w:trPr>
        <w:tc>
          <w:tcPr>
            <w:tcW w:w="2155" w:type="dxa"/>
          </w:tcPr>
          <w:p w14:paraId="408F6401" w14:textId="77777777" w:rsidR="000E6830" w:rsidRPr="0025327E" w:rsidRDefault="000E6830" w:rsidP="0025327E">
            <w:pPr>
              <w:rPr>
                <w:rFonts w:cs="Arial"/>
              </w:rPr>
            </w:pPr>
          </w:p>
          <w:p w14:paraId="57FC4B0F" w14:textId="77777777" w:rsidR="000E6830" w:rsidRPr="0025327E" w:rsidRDefault="000E6830" w:rsidP="0025327E">
            <w:pPr>
              <w:tabs>
                <w:tab w:val="left" w:pos="397"/>
                <w:tab w:val="left" w:pos="738"/>
                <w:tab w:val="left" w:pos="1361"/>
                <w:tab w:val="left" w:pos="2609"/>
                <w:tab w:val="left" w:pos="2778"/>
                <w:tab w:val="left" w:pos="3119"/>
                <w:tab w:val="left" w:pos="8334"/>
              </w:tabs>
              <w:rPr>
                <w:rFonts w:cs="Arial"/>
              </w:rPr>
            </w:pPr>
            <w:r w:rsidRPr="0025327E">
              <w:rPr>
                <w:rFonts w:cs="Arial"/>
              </w:rPr>
              <w:t>Handtekening:</w:t>
            </w:r>
          </w:p>
          <w:p w14:paraId="04D87058" w14:textId="77777777" w:rsidR="000E6830" w:rsidRPr="0025327E" w:rsidRDefault="000E6830" w:rsidP="0025327E">
            <w:pPr>
              <w:tabs>
                <w:tab w:val="left" w:pos="397"/>
                <w:tab w:val="left" w:pos="738"/>
                <w:tab w:val="left" w:pos="1361"/>
                <w:tab w:val="left" w:pos="2609"/>
                <w:tab w:val="left" w:pos="2778"/>
                <w:tab w:val="left" w:pos="3119"/>
                <w:tab w:val="left" w:pos="8334"/>
              </w:tabs>
              <w:rPr>
                <w:rFonts w:cs="Arial"/>
              </w:rPr>
            </w:pPr>
          </w:p>
          <w:p w14:paraId="7E5A970A" w14:textId="77777777" w:rsidR="000E6830" w:rsidRPr="0025327E" w:rsidRDefault="000E6830" w:rsidP="0025327E">
            <w:pPr>
              <w:tabs>
                <w:tab w:val="left" w:pos="397"/>
                <w:tab w:val="left" w:pos="738"/>
                <w:tab w:val="left" w:pos="1361"/>
                <w:tab w:val="left" w:pos="2609"/>
                <w:tab w:val="left" w:pos="2778"/>
                <w:tab w:val="left" w:pos="3119"/>
                <w:tab w:val="left" w:pos="8334"/>
              </w:tabs>
              <w:rPr>
                <w:rFonts w:cs="Arial"/>
              </w:rPr>
            </w:pPr>
          </w:p>
          <w:p w14:paraId="746147E0" w14:textId="77777777" w:rsidR="000E6830" w:rsidRPr="0025327E" w:rsidRDefault="000E6830" w:rsidP="0025327E">
            <w:pPr>
              <w:tabs>
                <w:tab w:val="left" w:pos="397"/>
                <w:tab w:val="left" w:pos="738"/>
                <w:tab w:val="left" w:pos="1361"/>
                <w:tab w:val="left" w:pos="2609"/>
                <w:tab w:val="left" w:pos="2778"/>
                <w:tab w:val="left" w:pos="3119"/>
                <w:tab w:val="left" w:pos="8334"/>
              </w:tabs>
              <w:spacing w:after="58"/>
              <w:rPr>
                <w:rFonts w:cs="Arial"/>
              </w:rPr>
            </w:pPr>
          </w:p>
        </w:tc>
        <w:tc>
          <w:tcPr>
            <w:tcW w:w="5823" w:type="dxa"/>
          </w:tcPr>
          <w:p w14:paraId="530F5648" w14:textId="77777777" w:rsidR="000E6830" w:rsidRPr="0025327E" w:rsidRDefault="000E6830" w:rsidP="0025327E">
            <w:pPr>
              <w:rPr>
                <w:rFonts w:cs="Arial"/>
              </w:rPr>
            </w:pPr>
          </w:p>
          <w:p w14:paraId="0E6DF661" w14:textId="77777777" w:rsidR="000E6830" w:rsidRPr="0025327E" w:rsidRDefault="000E6830" w:rsidP="0025327E">
            <w:pPr>
              <w:tabs>
                <w:tab w:val="left" w:pos="397"/>
                <w:tab w:val="left" w:pos="738"/>
                <w:tab w:val="left" w:pos="1361"/>
                <w:tab w:val="left" w:pos="2609"/>
                <w:tab w:val="left" w:pos="2778"/>
                <w:tab w:val="left" w:pos="3119"/>
                <w:tab w:val="left" w:pos="8334"/>
              </w:tabs>
              <w:spacing w:after="58"/>
              <w:rPr>
                <w:rFonts w:cs="Arial"/>
              </w:rPr>
            </w:pPr>
          </w:p>
        </w:tc>
      </w:tr>
      <w:tr w:rsidR="000E6830" w:rsidRPr="0025327E" w14:paraId="3FB47429" w14:textId="77777777" w:rsidTr="00596777">
        <w:tc>
          <w:tcPr>
            <w:tcW w:w="2155" w:type="dxa"/>
          </w:tcPr>
          <w:p w14:paraId="0D05C35A" w14:textId="77777777" w:rsidR="000E6830" w:rsidRPr="0025327E" w:rsidRDefault="000E6830" w:rsidP="0025327E">
            <w:pPr>
              <w:rPr>
                <w:rFonts w:cs="Arial"/>
              </w:rPr>
            </w:pPr>
          </w:p>
          <w:p w14:paraId="312414BC" w14:textId="77777777" w:rsidR="000E6830" w:rsidRPr="0025327E" w:rsidRDefault="000E6830"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Datum:</w:t>
            </w:r>
          </w:p>
        </w:tc>
        <w:tc>
          <w:tcPr>
            <w:tcW w:w="5823" w:type="dxa"/>
          </w:tcPr>
          <w:p w14:paraId="503C3D3F" w14:textId="77777777" w:rsidR="000E6830" w:rsidRPr="0025327E" w:rsidRDefault="000E6830" w:rsidP="0025327E">
            <w:pPr>
              <w:rPr>
                <w:rFonts w:cs="Arial"/>
              </w:rPr>
            </w:pPr>
          </w:p>
          <w:p w14:paraId="320688A2" w14:textId="77777777" w:rsidR="000E6830" w:rsidRPr="0025327E" w:rsidRDefault="000E6830" w:rsidP="0025327E">
            <w:pPr>
              <w:tabs>
                <w:tab w:val="left" w:pos="397"/>
                <w:tab w:val="left" w:pos="738"/>
                <w:tab w:val="left" w:pos="1361"/>
                <w:tab w:val="left" w:pos="2609"/>
                <w:tab w:val="left" w:pos="2778"/>
                <w:tab w:val="left" w:pos="3119"/>
                <w:tab w:val="left" w:pos="8334"/>
              </w:tabs>
              <w:spacing w:after="58"/>
              <w:rPr>
                <w:rFonts w:cs="Arial"/>
              </w:rPr>
            </w:pPr>
          </w:p>
        </w:tc>
      </w:tr>
    </w:tbl>
    <w:p w14:paraId="08D92369" w14:textId="77777777" w:rsidR="000E6830" w:rsidRPr="0025327E" w:rsidRDefault="000E6830" w:rsidP="0025327E"/>
    <w:p w14:paraId="0D3036CF" w14:textId="77777777" w:rsidR="00B7603E" w:rsidRPr="0025327E" w:rsidRDefault="000E6830" w:rsidP="0025327E">
      <w:pPr>
        <w:pStyle w:val="Kop2"/>
        <w:keepLines/>
        <w:numPr>
          <w:ilvl w:val="0"/>
          <w:numId w:val="0"/>
        </w:numPr>
        <w:tabs>
          <w:tab w:val="clear" w:pos="567"/>
        </w:tabs>
        <w:spacing w:before="280" w:after="140" w:line="276" w:lineRule="auto"/>
        <w:ind w:left="718" w:hanging="718"/>
        <w:contextualSpacing/>
        <w:rPr>
          <w:rFonts w:ascii="Lucida Sans" w:hAnsi="Lucida Sans" w:cs="Arial"/>
        </w:rPr>
      </w:pPr>
      <w:r w:rsidRPr="0025327E">
        <w:rPr>
          <w:rFonts w:ascii="Lucida Sans" w:hAnsi="Lucida Sans" w:cs="Arial"/>
          <w:sz w:val="18"/>
        </w:rPr>
        <w:br w:type="page"/>
      </w:r>
      <w:r w:rsidR="00B7603E" w:rsidRPr="0025327E">
        <w:rPr>
          <w:rFonts w:ascii="Lucida Sans" w:hAnsi="Lucida Sans" w:cs="Arial"/>
        </w:rPr>
        <w:lastRenderedPageBreak/>
        <w:t xml:space="preserve">Bijlage </w:t>
      </w:r>
      <w:r w:rsidR="00475B46" w:rsidRPr="0025327E">
        <w:rPr>
          <w:rFonts w:ascii="Lucida Sans" w:hAnsi="Lucida Sans" w:cs="Arial"/>
        </w:rPr>
        <w:t xml:space="preserve">A-5 </w:t>
      </w:r>
      <w:r w:rsidR="00A13471" w:rsidRPr="00A13471">
        <w:rPr>
          <w:rFonts w:ascii="Lucida Sans" w:hAnsi="Lucida Sans" w:cs="Arial"/>
        </w:rPr>
        <w:t xml:space="preserve">Standaardformulier </w:t>
      </w:r>
      <w:r w:rsidR="00475B46" w:rsidRPr="0025327E">
        <w:rPr>
          <w:rFonts w:ascii="Lucida Sans" w:hAnsi="Lucida Sans" w:cs="Arial"/>
        </w:rPr>
        <w:t>Uniform Europees Aanbestedingsdocument</w:t>
      </w:r>
    </w:p>
    <w:p w14:paraId="0DB35781" w14:textId="77777777" w:rsidR="00B7603E" w:rsidRPr="0025327E" w:rsidRDefault="00B7603E" w:rsidP="0025327E"/>
    <w:p w14:paraId="34309B19" w14:textId="77777777" w:rsidR="00BD61CF" w:rsidRPr="0025327E" w:rsidRDefault="00B7603E" w:rsidP="0025327E">
      <w:r w:rsidRPr="0025327E">
        <w:t>Zie apart PDF-document.</w:t>
      </w:r>
    </w:p>
    <w:p w14:paraId="47BAE081" w14:textId="77777777" w:rsidR="00B7603E" w:rsidRPr="0025327E" w:rsidRDefault="00B7603E" w:rsidP="0025327E"/>
    <w:p w14:paraId="5B5793E8" w14:textId="3D8E7165" w:rsidR="00922BD9" w:rsidRPr="0025327E" w:rsidRDefault="00B7603E" w:rsidP="00922BD9">
      <w:pPr>
        <w:pStyle w:val="Kop2"/>
        <w:keepLines/>
        <w:numPr>
          <w:ilvl w:val="0"/>
          <w:numId w:val="0"/>
        </w:numPr>
        <w:tabs>
          <w:tab w:val="num" w:pos="1440"/>
        </w:tabs>
        <w:spacing w:before="280" w:after="140" w:line="276" w:lineRule="auto"/>
        <w:contextualSpacing/>
        <w:rPr>
          <w:rFonts w:ascii="Lucida Sans" w:hAnsi="Lucida Sans" w:cs="Arial"/>
          <w:sz w:val="20"/>
          <w:szCs w:val="20"/>
        </w:rPr>
      </w:pPr>
      <w:r w:rsidRPr="0025327E">
        <w:br w:type="page"/>
      </w:r>
      <w:bookmarkStart w:id="5" w:name="_Toc234297146"/>
      <w:r w:rsidR="00922BD9" w:rsidRPr="0025327E">
        <w:rPr>
          <w:rFonts w:ascii="Lucida Sans" w:hAnsi="Lucida Sans" w:cs="Arial"/>
          <w:sz w:val="20"/>
          <w:szCs w:val="20"/>
        </w:rPr>
        <w:lastRenderedPageBreak/>
        <w:t>Bijlage A-</w:t>
      </w:r>
      <w:r w:rsidR="00922BD9">
        <w:rPr>
          <w:rFonts w:ascii="Lucida Sans" w:hAnsi="Lucida Sans" w:cs="Arial"/>
          <w:sz w:val="20"/>
          <w:szCs w:val="20"/>
        </w:rPr>
        <w:t>6</w:t>
      </w:r>
      <w:r w:rsidR="00922BD9" w:rsidRPr="0025327E">
        <w:rPr>
          <w:rFonts w:ascii="Lucida Sans" w:hAnsi="Lucida Sans" w:cs="Arial"/>
          <w:sz w:val="20"/>
          <w:szCs w:val="20"/>
        </w:rPr>
        <w:t xml:space="preserve"> Standaardformulier Financiële en economische draagkracht</w:t>
      </w:r>
      <w:bookmarkEnd w:id="5"/>
    </w:p>
    <w:p w14:paraId="49D20C3D" w14:textId="77777777" w:rsidR="00922BD9" w:rsidRPr="0025327E" w:rsidRDefault="00922BD9" w:rsidP="00922BD9">
      <w:pPr>
        <w:rPr>
          <w:rFonts w:cs="Arial"/>
          <w:i/>
        </w:rPr>
      </w:pPr>
      <w:r w:rsidRPr="0025327E">
        <w:rPr>
          <w:rFonts w:cs="Arial"/>
          <w:i/>
        </w:rPr>
        <w:t xml:space="preserve">Dit standaardformulier moet worden ondertekend door een natuurlijke persoon die bevoegd is de Inschrijver te vertegenwoordigen. De vertegenwoordigingsbevoegdheid moet blijken uit het/de in de Inschrijving op te nemen uittreksel(s) uit het Handelsregister (zo nodig aangevuld met een toereikende volmacht). In geval van </w:t>
      </w:r>
      <w:r>
        <w:rPr>
          <w:rFonts w:cs="Arial"/>
          <w:i/>
        </w:rPr>
        <w:t>I</w:t>
      </w:r>
      <w:r w:rsidRPr="0025327E">
        <w:rPr>
          <w:rFonts w:cs="Arial"/>
          <w:i/>
        </w:rPr>
        <w:t>nschrijving door een Combinatie, dient elk lid van de Combinatie een afzonderlijk standaardformulier in te vullen en te ondertekenen.</w:t>
      </w:r>
    </w:p>
    <w:p w14:paraId="1A2C5BA6" w14:textId="77777777" w:rsidR="00922BD9" w:rsidRPr="0025327E" w:rsidRDefault="00922BD9" w:rsidP="00922BD9">
      <w:pPr>
        <w:rPr>
          <w:rFonts w:cs="Arial"/>
        </w:rPr>
      </w:pPr>
    </w:p>
    <w:p w14:paraId="32C4C0D4" w14:textId="77777777" w:rsidR="00922BD9" w:rsidRPr="0025327E" w:rsidRDefault="00922BD9" w:rsidP="00922BD9">
      <w:pPr>
        <w:rPr>
          <w:rFonts w:cs="Arial"/>
          <w:i/>
        </w:rPr>
      </w:pPr>
      <w:r w:rsidRPr="0025327E">
        <w:rPr>
          <w:rFonts w:cs="Arial"/>
          <w:i/>
        </w:rPr>
        <w:t>Indien Inschrijver, teneinde te voldoen aan het gestelde in paragraaf 4</w:t>
      </w:r>
      <w:r>
        <w:rPr>
          <w:rFonts w:cs="Arial"/>
          <w:i/>
        </w:rPr>
        <w:t>.3.1</w:t>
      </w:r>
      <w:r w:rsidRPr="0025327E">
        <w:rPr>
          <w:rFonts w:cs="Arial"/>
          <w:i/>
        </w:rPr>
        <w:t>.1 van deel A (</w:t>
      </w:r>
      <w:r>
        <w:rPr>
          <w:rFonts w:cs="Arial"/>
          <w:i/>
        </w:rPr>
        <w:t>Inschrijfleidraad</w:t>
      </w:r>
      <w:r w:rsidRPr="0025327E">
        <w:rPr>
          <w:rFonts w:cs="Arial"/>
          <w:i/>
        </w:rPr>
        <w:t xml:space="preserve">) van het Bestek, een beroep doet op de draagkracht van een </w:t>
      </w:r>
      <w:r>
        <w:rPr>
          <w:rFonts w:cs="Arial"/>
          <w:i/>
        </w:rPr>
        <w:t>Derde</w:t>
      </w:r>
      <w:r w:rsidRPr="0025327E">
        <w:rPr>
          <w:rFonts w:cs="Arial"/>
          <w:i/>
        </w:rPr>
        <w:t xml:space="preserve">, dient tevens een door die </w:t>
      </w:r>
      <w:r>
        <w:rPr>
          <w:rFonts w:cs="Arial"/>
          <w:i/>
        </w:rPr>
        <w:t>Derde</w:t>
      </w:r>
      <w:r w:rsidRPr="0025327E">
        <w:rPr>
          <w:rFonts w:cs="Arial"/>
          <w:i/>
        </w:rPr>
        <w:t xml:space="preserve"> ingevuld en ondertekend standaardformulier te worden overgelegd. </w:t>
      </w:r>
    </w:p>
    <w:p w14:paraId="41265078" w14:textId="77777777" w:rsidR="00922BD9" w:rsidRPr="0025327E" w:rsidRDefault="00922BD9" w:rsidP="00922BD9">
      <w:pPr>
        <w:rPr>
          <w:rFonts w:cs="Arial"/>
          <w:i/>
        </w:rPr>
      </w:pPr>
    </w:p>
    <w:p w14:paraId="75E9E20F" w14:textId="77777777" w:rsidR="00922BD9" w:rsidRPr="0025327E" w:rsidRDefault="00922BD9" w:rsidP="00922BD9">
      <w:pPr>
        <w:rPr>
          <w:rFonts w:cs="Arial"/>
        </w:rPr>
      </w:pPr>
      <w:r w:rsidRPr="0025327E">
        <w:rPr>
          <w:rFonts w:cs="Arial"/>
        </w:rPr>
        <w:t xml:space="preserve">Ondergetekende verklaart hierbij dat hij in het onderstaande schema de totaal behaalde omzet, </w:t>
      </w:r>
      <w:r w:rsidRPr="0025327E">
        <w:rPr>
          <w:rFonts w:cs="Arial"/>
          <w:u w:val="single"/>
        </w:rPr>
        <w:t>exclusief BTW</w:t>
      </w:r>
      <w:r w:rsidRPr="0025327E">
        <w:rPr>
          <w:rFonts w:cs="Arial"/>
        </w:rPr>
        <w:t xml:space="preserve">, van </w:t>
      </w:r>
      <w:r w:rsidRPr="0025327E">
        <w:rPr>
          <w:rFonts w:cs="Arial"/>
          <w:i/>
        </w:rPr>
        <w:t xml:space="preserve">[naam onderneming] </w:t>
      </w:r>
      <w:r w:rsidRPr="0025327E">
        <w:rPr>
          <w:rFonts w:cs="Arial"/>
        </w:rPr>
        <w:t>over onderstaande jaren naar waarheid heeft ingevuld:</w:t>
      </w:r>
    </w:p>
    <w:p w14:paraId="28924AD1" w14:textId="77777777" w:rsidR="00922BD9" w:rsidRPr="0025327E" w:rsidRDefault="00922BD9" w:rsidP="00922BD9">
      <w:pPr>
        <w:rPr>
          <w:rFonts w:cs="Arial"/>
        </w:rPr>
      </w:pPr>
    </w:p>
    <w:tbl>
      <w:tblPr>
        <w:tblW w:w="7660" w:type="dxa"/>
        <w:tblLook w:val="01E0" w:firstRow="1" w:lastRow="1" w:firstColumn="1" w:lastColumn="1" w:noHBand="0" w:noVBand="0"/>
      </w:tblPr>
      <w:tblGrid>
        <w:gridCol w:w="2235"/>
        <w:gridCol w:w="1787"/>
        <w:gridCol w:w="1787"/>
        <w:gridCol w:w="1851"/>
      </w:tblGrid>
      <w:tr w:rsidR="00922BD9" w:rsidRPr="0025327E" w14:paraId="44BAB081" w14:textId="77777777" w:rsidTr="00DC4DDD">
        <w:tc>
          <w:tcPr>
            <w:tcW w:w="2235" w:type="dxa"/>
            <w:shd w:val="clear" w:color="auto" w:fill="C0C0C0"/>
          </w:tcPr>
          <w:p w14:paraId="0F4D0706" w14:textId="77777777" w:rsidR="00922BD9" w:rsidRPr="0025327E" w:rsidRDefault="00922BD9" w:rsidP="00DC4DDD">
            <w:pPr>
              <w:rPr>
                <w:rFonts w:cs="Arial"/>
              </w:rPr>
            </w:pPr>
            <w:r w:rsidRPr="0025327E">
              <w:rPr>
                <w:rFonts w:cs="Arial"/>
              </w:rPr>
              <w:t>Jaar</w:t>
            </w:r>
          </w:p>
        </w:tc>
        <w:tc>
          <w:tcPr>
            <w:tcW w:w="1787" w:type="dxa"/>
            <w:shd w:val="clear" w:color="auto" w:fill="C0C0C0"/>
          </w:tcPr>
          <w:p w14:paraId="19133584" w14:textId="77777777" w:rsidR="00922BD9" w:rsidRPr="00A74C56" w:rsidRDefault="00922BD9" w:rsidP="00DC4DDD">
            <w:pPr>
              <w:rPr>
                <w:rFonts w:cs="Arial"/>
              </w:rPr>
            </w:pPr>
            <w:r w:rsidRPr="00A74C56">
              <w:rPr>
                <w:rFonts w:cs="Arial"/>
              </w:rPr>
              <w:t>2016</w:t>
            </w:r>
          </w:p>
        </w:tc>
        <w:tc>
          <w:tcPr>
            <w:tcW w:w="1787" w:type="dxa"/>
            <w:shd w:val="clear" w:color="auto" w:fill="C0C0C0"/>
          </w:tcPr>
          <w:p w14:paraId="10F8D59C" w14:textId="77777777" w:rsidR="00922BD9" w:rsidRPr="00A74C56" w:rsidRDefault="00922BD9" w:rsidP="00DC4DDD">
            <w:pPr>
              <w:rPr>
                <w:rFonts w:cs="Arial"/>
              </w:rPr>
            </w:pPr>
            <w:r w:rsidRPr="00A74C56">
              <w:rPr>
                <w:rFonts w:cs="Arial"/>
              </w:rPr>
              <w:t>2017</w:t>
            </w:r>
          </w:p>
        </w:tc>
        <w:tc>
          <w:tcPr>
            <w:tcW w:w="1851" w:type="dxa"/>
            <w:shd w:val="clear" w:color="auto" w:fill="C0C0C0"/>
          </w:tcPr>
          <w:p w14:paraId="35276E2E" w14:textId="77777777" w:rsidR="00922BD9" w:rsidRPr="00A74C56" w:rsidRDefault="00922BD9" w:rsidP="00DC4DDD">
            <w:pPr>
              <w:rPr>
                <w:rFonts w:cs="Arial"/>
              </w:rPr>
            </w:pPr>
            <w:r w:rsidRPr="00A74C56">
              <w:rPr>
                <w:rFonts w:cs="Arial"/>
              </w:rPr>
              <w:t>2018</w:t>
            </w:r>
          </w:p>
        </w:tc>
      </w:tr>
      <w:tr w:rsidR="00922BD9" w:rsidRPr="0025327E" w14:paraId="5A108A97" w14:textId="77777777" w:rsidTr="00DC4DDD">
        <w:tc>
          <w:tcPr>
            <w:tcW w:w="2235" w:type="dxa"/>
          </w:tcPr>
          <w:p w14:paraId="49121DE1" w14:textId="77777777" w:rsidR="00922BD9" w:rsidRPr="0025327E" w:rsidRDefault="00922BD9" w:rsidP="00DC4DDD">
            <w:pPr>
              <w:rPr>
                <w:rFonts w:cs="Arial"/>
              </w:rPr>
            </w:pPr>
          </w:p>
        </w:tc>
        <w:tc>
          <w:tcPr>
            <w:tcW w:w="1787" w:type="dxa"/>
          </w:tcPr>
          <w:p w14:paraId="5711127C" w14:textId="77777777" w:rsidR="00922BD9" w:rsidRPr="0025327E" w:rsidRDefault="00922BD9" w:rsidP="00DC4DDD">
            <w:pPr>
              <w:rPr>
                <w:rFonts w:cs="Arial"/>
              </w:rPr>
            </w:pPr>
          </w:p>
        </w:tc>
        <w:tc>
          <w:tcPr>
            <w:tcW w:w="1787" w:type="dxa"/>
          </w:tcPr>
          <w:p w14:paraId="44FEFF68" w14:textId="77777777" w:rsidR="00922BD9" w:rsidRPr="0025327E" w:rsidRDefault="00922BD9" w:rsidP="00DC4DDD">
            <w:pPr>
              <w:rPr>
                <w:rFonts w:cs="Arial"/>
              </w:rPr>
            </w:pPr>
          </w:p>
        </w:tc>
        <w:tc>
          <w:tcPr>
            <w:tcW w:w="1851" w:type="dxa"/>
          </w:tcPr>
          <w:p w14:paraId="059902E4" w14:textId="77777777" w:rsidR="00922BD9" w:rsidRPr="0025327E" w:rsidRDefault="00922BD9" w:rsidP="00DC4DDD">
            <w:pPr>
              <w:rPr>
                <w:rFonts w:cs="Arial"/>
              </w:rPr>
            </w:pPr>
          </w:p>
        </w:tc>
      </w:tr>
      <w:tr w:rsidR="00922BD9" w:rsidRPr="0025327E" w14:paraId="007C6957" w14:textId="77777777" w:rsidTr="00DC4DDD">
        <w:tc>
          <w:tcPr>
            <w:tcW w:w="2235" w:type="dxa"/>
          </w:tcPr>
          <w:p w14:paraId="47A1B1AD" w14:textId="77777777" w:rsidR="00922BD9" w:rsidRPr="0025327E" w:rsidRDefault="00922BD9" w:rsidP="00DC4DDD">
            <w:pPr>
              <w:rPr>
                <w:rFonts w:cs="Arial"/>
              </w:rPr>
            </w:pPr>
            <w:r w:rsidRPr="0025327E">
              <w:rPr>
                <w:rFonts w:cs="Arial"/>
              </w:rPr>
              <w:t>Omzet onderneming</w:t>
            </w:r>
          </w:p>
        </w:tc>
        <w:tc>
          <w:tcPr>
            <w:tcW w:w="1787" w:type="dxa"/>
          </w:tcPr>
          <w:p w14:paraId="212A0620" w14:textId="77777777" w:rsidR="00922BD9" w:rsidRPr="0025327E" w:rsidRDefault="00922BD9" w:rsidP="00DC4DDD">
            <w:pPr>
              <w:rPr>
                <w:rFonts w:cs="Arial"/>
              </w:rPr>
            </w:pPr>
            <w:r w:rsidRPr="0025327E">
              <w:rPr>
                <w:rFonts w:cs="Arial"/>
              </w:rPr>
              <w:t>€………</w:t>
            </w:r>
          </w:p>
        </w:tc>
        <w:tc>
          <w:tcPr>
            <w:tcW w:w="1787" w:type="dxa"/>
          </w:tcPr>
          <w:p w14:paraId="6439D004" w14:textId="77777777" w:rsidR="00922BD9" w:rsidRPr="0025327E" w:rsidRDefault="00922BD9" w:rsidP="00DC4DDD">
            <w:pPr>
              <w:rPr>
                <w:rFonts w:cs="Arial"/>
              </w:rPr>
            </w:pPr>
            <w:r w:rsidRPr="0025327E">
              <w:rPr>
                <w:rFonts w:cs="Arial"/>
              </w:rPr>
              <w:t>€……..</w:t>
            </w:r>
          </w:p>
        </w:tc>
        <w:tc>
          <w:tcPr>
            <w:tcW w:w="1851" w:type="dxa"/>
          </w:tcPr>
          <w:p w14:paraId="18EE13DB" w14:textId="77777777" w:rsidR="00922BD9" w:rsidRPr="0025327E" w:rsidRDefault="00922BD9" w:rsidP="00DC4DDD">
            <w:pPr>
              <w:rPr>
                <w:rFonts w:cs="Arial"/>
              </w:rPr>
            </w:pPr>
            <w:r w:rsidRPr="0025327E">
              <w:rPr>
                <w:rFonts w:cs="Arial"/>
              </w:rPr>
              <w:t>€……..</w:t>
            </w:r>
          </w:p>
        </w:tc>
      </w:tr>
      <w:tr w:rsidR="00922BD9" w:rsidRPr="0025327E" w14:paraId="20B475FA" w14:textId="77777777" w:rsidTr="00DC4DDD">
        <w:tc>
          <w:tcPr>
            <w:tcW w:w="2235" w:type="dxa"/>
          </w:tcPr>
          <w:p w14:paraId="3FE1EB99" w14:textId="77777777" w:rsidR="00922BD9" w:rsidRPr="0025327E" w:rsidRDefault="00922BD9" w:rsidP="00DC4DDD">
            <w:pPr>
              <w:rPr>
                <w:rFonts w:cs="Arial"/>
              </w:rPr>
            </w:pPr>
          </w:p>
        </w:tc>
        <w:tc>
          <w:tcPr>
            <w:tcW w:w="1787" w:type="dxa"/>
          </w:tcPr>
          <w:p w14:paraId="591820E0" w14:textId="77777777" w:rsidR="00922BD9" w:rsidRPr="0025327E" w:rsidRDefault="00922BD9" w:rsidP="00DC4DDD">
            <w:pPr>
              <w:rPr>
                <w:rFonts w:cs="Arial"/>
              </w:rPr>
            </w:pPr>
          </w:p>
        </w:tc>
        <w:tc>
          <w:tcPr>
            <w:tcW w:w="1787" w:type="dxa"/>
          </w:tcPr>
          <w:p w14:paraId="0DB223F2" w14:textId="77777777" w:rsidR="00922BD9" w:rsidRPr="0025327E" w:rsidRDefault="00922BD9" w:rsidP="00DC4DDD">
            <w:pPr>
              <w:rPr>
                <w:rFonts w:cs="Arial"/>
              </w:rPr>
            </w:pPr>
          </w:p>
        </w:tc>
        <w:tc>
          <w:tcPr>
            <w:tcW w:w="1851" w:type="dxa"/>
          </w:tcPr>
          <w:p w14:paraId="0619A3FB" w14:textId="77777777" w:rsidR="00922BD9" w:rsidRPr="0025327E" w:rsidRDefault="00922BD9" w:rsidP="00DC4DDD">
            <w:pPr>
              <w:rPr>
                <w:rFonts w:cs="Arial"/>
              </w:rPr>
            </w:pPr>
          </w:p>
        </w:tc>
      </w:tr>
    </w:tbl>
    <w:p w14:paraId="461ECE96" w14:textId="77777777" w:rsidR="00922BD9" w:rsidRPr="0025327E" w:rsidRDefault="00922BD9" w:rsidP="00922BD9"/>
    <w:p w14:paraId="26E8375F" w14:textId="77777777" w:rsidR="00922BD9" w:rsidRPr="0025327E" w:rsidRDefault="00922BD9" w:rsidP="00922BD9"/>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000" w:firstRow="0" w:lastRow="0" w:firstColumn="0" w:lastColumn="0" w:noHBand="0" w:noVBand="0"/>
      </w:tblPr>
      <w:tblGrid>
        <w:gridCol w:w="2155"/>
        <w:gridCol w:w="5823"/>
      </w:tblGrid>
      <w:tr w:rsidR="00922BD9" w:rsidRPr="0025327E" w14:paraId="71AECB28" w14:textId="77777777" w:rsidTr="00DC4DDD">
        <w:tc>
          <w:tcPr>
            <w:tcW w:w="2155" w:type="dxa"/>
          </w:tcPr>
          <w:p w14:paraId="35A0FA0D" w14:textId="77777777" w:rsidR="00922BD9" w:rsidRPr="0025327E" w:rsidRDefault="00922BD9" w:rsidP="00DC4DDD">
            <w:pPr>
              <w:rPr>
                <w:rFonts w:cs="Arial"/>
              </w:rPr>
            </w:pPr>
          </w:p>
          <w:p w14:paraId="7BA58396" w14:textId="77777777" w:rsidR="00922BD9" w:rsidRPr="0025327E" w:rsidRDefault="00922BD9" w:rsidP="00DC4DDD">
            <w:pPr>
              <w:tabs>
                <w:tab w:val="left" w:pos="397"/>
                <w:tab w:val="left" w:pos="738"/>
                <w:tab w:val="left" w:pos="1361"/>
                <w:tab w:val="left" w:pos="2609"/>
                <w:tab w:val="left" w:pos="2778"/>
                <w:tab w:val="left" w:pos="3119"/>
                <w:tab w:val="left" w:pos="8334"/>
              </w:tabs>
              <w:spacing w:after="58"/>
              <w:rPr>
                <w:rFonts w:cs="Arial"/>
              </w:rPr>
            </w:pPr>
            <w:r w:rsidRPr="0025327E">
              <w:rPr>
                <w:rFonts w:cs="Arial"/>
              </w:rPr>
              <w:t>Naam onderneming:</w:t>
            </w:r>
          </w:p>
        </w:tc>
        <w:tc>
          <w:tcPr>
            <w:tcW w:w="5823" w:type="dxa"/>
          </w:tcPr>
          <w:p w14:paraId="17B5FA8B" w14:textId="77777777" w:rsidR="00922BD9" w:rsidRPr="0025327E" w:rsidRDefault="00922BD9" w:rsidP="00DC4DDD">
            <w:pPr>
              <w:rPr>
                <w:rFonts w:cs="Arial"/>
              </w:rPr>
            </w:pPr>
          </w:p>
          <w:p w14:paraId="3B597373" w14:textId="77777777" w:rsidR="00922BD9" w:rsidRPr="0025327E" w:rsidRDefault="00922BD9" w:rsidP="00DC4DDD">
            <w:pPr>
              <w:tabs>
                <w:tab w:val="left" w:pos="397"/>
                <w:tab w:val="left" w:pos="738"/>
                <w:tab w:val="left" w:pos="1361"/>
                <w:tab w:val="left" w:pos="2609"/>
                <w:tab w:val="left" w:pos="2778"/>
                <w:tab w:val="left" w:pos="3119"/>
                <w:tab w:val="left" w:pos="8334"/>
              </w:tabs>
              <w:spacing w:after="58"/>
              <w:rPr>
                <w:rFonts w:cs="Arial"/>
              </w:rPr>
            </w:pPr>
          </w:p>
        </w:tc>
      </w:tr>
      <w:tr w:rsidR="00922BD9" w:rsidRPr="0025327E" w14:paraId="35DFBD49" w14:textId="77777777" w:rsidTr="00DC4DDD">
        <w:tc>
          <w:tcPr>
            <w:tcW w:w="2155" w:type="dxa"/>
          </w:tcPr>
          <w:p w14:paraId="59B4A934" w14:textId="77777777" w:rsidR="00922BD9" w:rsidRPr="0025327E" w:rsidRDefault="00922BD9" w:rsidP="00DC4DDD">
            <w:pPr>
              <w:rPr>
                <w:rFonts w:cs="Arial"/>
              </w:rPr>
            </w:pPr>
          </w:p>
          <w:p w14:paraId="02CC0A7C" w14:textId="77777777" w:rsidR="00922BD9" w:rsidRPr="0025327E" w:rsidRDefault="00922BD9" w:rsidP="00DC4DDD">
            <w:pPr>
              <w:tabs>
                <w:tab w:val="left" w:pos="397"/>
                <w:tab w:val="left" w:pos="738"/>
                <w:tab w:val="left" w:pos="1361"/>
                <w:tab w:val="left" w:pos="2609"/>
                <w:tab w:val="left" w:pos="2778"/>
                <w:tab w:val="left" w:pos="3119"/>
                <w:tab w:val="left" w:pos="8334"/>
              </w:tabs>
              <w:spacing w:after="58"/>
              <w:rPr>
                <w:rFonts w:cs="Arial"/>
              </w:rPr>
            </w:pPr>
            <w:r w:rsidRPr="0025327E">
              <w:rPr>
                <w:rFonts w:cs="Arial"/>
              </w:rPr>
              <w:t>Naam ondergetekende:</w:t>
            </w:r>
          </w:p>
        </w:tc>
        <w:tc>
          <w:tcPr>
            <w:tcW w:w="5823" w:type="dxa"/>
          </w:tcPr>
          <w:p w14:paraId="68BADB4F" w14:textId="77777777" w:rsidR="00922BD9" w:rsidRPr="0025327E" w:rsidRDefault="00922BD9" w:rsidP="00DC4DDD">
            <w:pPr>
              <w:rPr>
                <w:rFonts w:cs="Arial"/>
              </w:rPr>
            </w:pPr>
          </w:p>
          <w:p w14:paraId="637C629B" w14:textId="77777777" w:rsidR="00922BD9" w:rsidRPr="0025327E" w:rsidRDefault="00922BD9" w:rsidP="00DC4DDD">
            <w:pPr>
              <w:tabs>
                <w:tab w:val="left" w:pos="397"/>
                <w:tab w:val="left" w:pos="738"/>
                <w:tab w:val="left" w:pos="1361"/>
                <w:tab w:val="left" w:pos="2609"/>
                <w:tab w:val="left" w:pos="2778"/>
                <w:tab w:val="left" w:pos="3119"/>
                <w:tab w:val="left" w:pos="8334"/>
              </w:tabs>
              <w:spacing w:after="58"/>
              <w:rPr>
                <w:rFonts w:cs="Arial"/>
              </w:rPr>
            </w:pPr>
          </w:p>
        </w:tc>
      </w:tr>
      <w:tr w:rsidR="00922BD9" w:rsidRPr="0025327E" w14:paraId="25DEA107" w14:textId="77777777" w:rsidTr="00DC4DDD">
        <w:tc>
          <w:tcPr>
            <w:tcW w:w="2155" w:type="dxa"/>
          </w:tcPr>
          <w:p w14:paraId="636D5F5A" w14:textId="77777777" w:rsidR="00922BD9" w:rsidRPr="0025327E" w:rsidRDefault="00922BD9" w:rsidP="00DC4DDD">
            <w:pPr>
              <w:rPr>
                <w:rFonts w:cs="Arial"/>
              </w:rPr>
            </w:pPr>
          </w:p>
          <w:p w14:paraId="75EFE49F" w14:textId="77777777" w:rsidR="00922BD9" w:rsidRPr="0025327E" w:rsidRDefault="00922BD9" w:rsidP="00DC4DDD">
            <w:pPr>
              <w:tabs>
                <w:tab w:val="left" w:pos="397"/>
                <w:tab w:val="left" w:pos="738"/>
                <w:tab w:val="left" w:pos="1361"/>
                <w:tab w:val="left" w:pos="2609"/>
                <w:tab w:val="left" w:pos="2778"/>
                <w:tab w:val="left" w:pos="3119"/>
                <w:tab w:val="left" w:pos="8334"/>
              </w:tabs>
              <w:spacing w:after="58"/>
              <w:rPr>
                <w:rFonts w:cs="Arial"/>
              </w:rPr>
            </w:pPr>
            <w:r w:rsidRPr="0025327E">
              <w:rPr>
                <w:rFonts w:cs="Arial"/>
              </w:rPr>
              <w:t>Functie:</w:t>
            </w:r>
          </w:p>
        </w:tc>
        <w:tc>
          <w:tcPr>
            <w:tcW w:w="5823" w:type="dxa"/>
          </w:tcPr>
          <w:p w14:paraId="0F229B4E" w14:textId="77777777" w:rsidR="00922BD9" w:rsidRPr="0025327E" w:rsidRDefault="00922BD9" w:rsidP="00DC4DDD">
            <w:pPr>
              <w:rPr>
                <w:rFonts w:cs="Arial"/>
              </w:rPr>
            </w:pPr>
          </w:p>
          <w:p w14:paraId="3DACB669" w14:textId="77777777" w:rsidR="00922BD9" w:rsidRPr="0025327E" w:rsidRDefault="00922BD9" w:rsidP="00DC4DDD">
            <w:pPr>
              <w:tabs>
                <w:tab w:val="left" w:pos="397"/>
                <w:tab w:val="left" w:pos="738"/>
                <w:tab w:val="left" w:pos="1361"/>
                <w:tab w:val="left" w:pos="2609"/>
                <w:tab w:val="left" w:pos="2778"/>
                <w:tab w:val="left" w:pos="3119"/>
                <w:tab w:val="left" w:pos="8334"/>
              </w:tabs>
              <w:spacing w:after="58"/>
              <w:rPr>
                <w:rFonts w:cs="Arial"/>
              </w:rPr>
            </w:pPr>
          </w:p>
        </w:tc>
      </w:tr>
      <w:tr w:rsidR="00922BD9" w:rsidRPr="0025327E" w14:paraId="3CED861F" w14:textId="77777777" w:rsidTr="00DC4DDD">
        <w:trPr>
          <w:trHeight w:val="1176"/>
        </w:trPr>
        <w:tc>
          <w:tcPr>
            <w:tcW w:w="2155" w:type="dxa"/>
          </w:tcPr>
          <w:p w14:paraId="68D45CF0" w14:textId="77777777" w:rsidR="00922BD9" w:rsidRPr="0025327E" w:rsidRDefault="00922BD9" w:rsidP="00DC4DDD">
            <w:pPr>
              <w:rPr>
                <w:rFonts w:cs="Arial"/>
              </w:rPr>
            </w:pPr>
          </w:p>
          <w:p w14:paraId="35FE4365" w14:textId="77777777" w:rsidR="00922BD9" w:rsidRPr="0025327E" w:rsidRDefault="00922BD9" w:rsidP="00DC4DDD">
            <w:pPr>
              <w:tabs>
                <w:tab w:val="left" w:pos="397"/>
                <w:tab w:val="left" w:pos="738"/>
                <w:tab w:val="left" w:pos="1361"/>
                <w:tab w:val="left" w:pos="2609"/>
                <w:tab w:val="left" w:pos="2778"/>
                <w:tab w:val="left" w:pos="3119"/>
                <w:tab w:val="left" w:pos="8334"/>
              </w:tabs>
              <w:rPr>
                <w:rFonts w:cs="Arial"/>
              </w:rPr>
            </w:pPr>
            <w:r w:rsidRPr="0025327E">
              <w:rPr>
                <w:rFonts w:cs="Arial"/>
              </w:rPr>
              <w:t>Handtekening:</w:t>
            </w:r>
          </w:p>
        </w:tc>
        <w:tc>
          <w:tcPr>
            <w:tcW w:w="5823" w:type="dxa"/>
          </w:tcPr>
          <w:p w14:paraId="766C5C38" w14:textId="77777777" w:rsidR="00922BD9" w:rsidRPr="0025327E" w:rsidRDefault="00922BD9" w:rsidP="00DC4DDD">
            <w:pPr>
              <w:rPr>
                <w:rFonts w:cs="Arial"/>
              </w:rPr>
            </w:pPr>
          </w:p>
          <w:p w14:paraId="361ACB14" w14:textId="77777777" w:rsidR="00922BD9" w:rsidRPr="0025327E" w:rsidRDefault="00922BD9" w:rsidP="00DC4DDD">
            <w:pPr>
              <w:tabs>
                <w:tab w:val="left" w:pos="397"/>
                <w:tab w:val="left" w:pos="738"/>
                <w:tab w:val="left" w:pos="1361"/>
                <w:tab w:val="left" w:pos="2609"/>
                <w:tab w:val="left" w:pos="2778"/>
                <w:tab w:val="left" w:pos="3119"/>
                <w:tab w:val="left" w:pos="8334"/>
              </w:tabs>
              <w:spacing w:after="58"/>
              <w:rPr>
                <w:rFonts w:cs="Arial"/>
              </w:rPr>
            </w:pPr>
          </w:p>
        </w:tc>
      </w:tr>
      <w:tr w:rsidR="00922BD9" w:rsidRPr="0025327E" w14:paraId="0CC74A59" w14:textId="77777777" w:rsidTr="00DC4DDD">
        <w:tc>
          <w:tcPr>
            <w:tcW w:w="2155" w:type="dxa"/>
          </w:tcPr>
          <w:p w14:paraId="7F3F3484" w14:textId="77777777" w:rsidR="00922BD9" w:rsidRPr="0025327E" w:rsidRDefault="00922BD9" w:rsidP="00DC4DDD">
            <w:pPr>
              <w:rPr>
                <w:rFonts w:cs="Arial"/>
              </w:rPr>
            </w:pPr>
          </w:p>
          <w:p w14:paraId="36CEA351" w14:textId="77777777" w:rsidR="00922BD9" w:rsidRPr="0025327E" w:rsidRDefault="00922BD9" w:rsidP="00DC4DDD">
            <w:pPr>
              <w:tabs>
                <w:tab w:val="left" w:pos="397"/>
                <w:tab w:val="left" w:pos="738"/>
                <w:tab w:val="left" w:pos="1361"/>
                <w:tab w:val="left" w:pos="2609"/>
                <w:tab w:val="left" w:pos="2778"/>
                <w:tab w:val="left" w:pos="3119"/>
                <w:tab w:val="left" w:pos="8334"/>
              </w:tabs>
              <w:spacing w:after="58"/>
              <w:rPr>
                <w:rFonts w:cs="Arial"/>
              </w:rPr>
            </w:pPr>
            <w:r w:rsidRPr="0025327E">
              <w:rPr>
                <w:rFonts w:cs="Arial"/>
              </w:rPr>
              <w:t>Datum:</w:t>
            </w:r>
          </w:p>
        </w:tc>
        <w:tc>
          <w:tcPr>
            <w:tcW w:w="5823" w:type="dxa"/>
          </w:tcPr>
          <w:p w14:paraId="305C1B8A" w14:textId="77777777" w:rsidR="00922BD9" w:rsidRPr="0025327E" w:rsidRDefault="00922BD9" w:rsidP="00DC4DDD">
            <w:pPr>
              <w:rPr>
                <w:rFonts w:cs="Arial"/>
              </w:rPr>
            </w:pPr>
          </w:p>
          <w:p w14:paraId="5899510D" w14:textId="77777777" w:rsidR="00922BD9" w:rsidRPr="0025327E" w:rsidRDefault="00922BD9" w:rsidP="00DC4DDD">
            <w:pPr>
              <w:tabs>
                <w:tab w:val="left" w:pos="397"/>
                <w:tab w:val="left" w:pos="738"/>
                <w:tab w:val="left" w:pos="1361"/>
                <w:tab w:val="left" w:pos="2609"/>
                <w:tab w:val="left" w:pos="2778"/>
                <w:tab w:val="left" w:pos="3119"/>
                <w:tab w:val="left" w:pos="8334"/>
              </w:tabs>
              <w:spacing w:after="58"/>
              <w:rPr>
                <w:rFonts w:cs="Arial"/>
              </w:rPr>
            </w:pPr>
          </w:p>
        </w:tc>
      </w:tr>
    </w:tbl>
    <w:p w14:paraId="547BFE04" w14:textId="77777777" w:rsidR="00922BD9" w:rsidRPr="00765E9A" w:rsidRDefault="00922BD9" w:rsidP="00922BD9">
      <w:bookmarkStart w:id="6" w:name="_Toc234297147"/>
    </w:p>
    <w:bookmarkEnd w:id="6"/>
    <w:p w14:paraId="33CCB672" w14:textId="77777777" w:rsidR="00922BD9" w:rsidRDefault="00922BD9" w:rsidP="00922BD9">
      <w:pPr>
        <w:spacing w:line="240" w:lineRule="auto"/>
      </w:pPr>
      <w:r>
        <w:br w:type="page"/>
      </w:r>
    </w:p>
    <w:p w14:paraId="67438735" w14:textId="1CA1172B" w:rsidR="008A65B2" w:rsidRPr="0025327E" w:rsidRDefault="00CB6739" w:rsidP="00A74C56">
      <w:pPr>
        <w:pStyle w:val="Kop2"/>
        <w:keepLines/>
        <w:numPr>
          <w:ilvl w:val="0"/>
          <w:numId w:val="0"/>
        </w:numPr>
        <w:tabs>
          <w:tab w:val="num" w:pos="1440"/>
        </w:tabs>
        <w:spacing w:before="280" w:after="140" w:line="276" w:lineRule="auto"/>
        <w:contextualSpacing/>
      </w:pPr>
      <w:bookmarkStart w:id="7" w:name="_GoBack"/>
      <w:bookmarkEnd w:id="7"/>
      <w:r w:rsidRPr="00A74C56">
        <w:rPr>
          <w:rFonts w:ascii="Lucida Sans" w:hAnsi="Lucida Sans" w:cs="Arial"/>
          <w:sz w:val="20"/>
          <w:szCs w:val="20"/>
        </w:rPr>
        <w:lastRenderedPageBreak/>
        <w:t>Bijlage A-</w:t>
      </w:r>
      <w:r w:rsidR="00922BD9">
        <w:rPr>
          <w:rFonts w:ascii="Lucida Sans" w:hAnsi="Lucida Sans" w:cs="Arial"/>
          <w:sz w:val="20"/>
          <w:szCs w:val="20"/>
        </w:rPr>
        <w:t>7</w:t>
      </w:r>
      <w:r w:rsidR="00143D35" w:rsidRPr="00A74C56">
        <w:rPr>
          <w:rFonts w:ascii="Lucida Sans" w:hAnsi="Lucida Sans" w:cs="Arial"/>
          <w:sz w:val="20"/>
          <w:szCs w:val="20"/>
        </w:rPr>
        <w:t xml:space="preserve"> Standaardformulier </w:t>
      </w:r>
      <w:r w:rsidR="003E5957">
        <w:rPr>
          <w:rFonts w:ascii="Lucida Sans" w:hAnsi="Lucida Sans" w:cs="Arial"/>
          <w:sz w:val="20"/>
          <w:szCs w:val="20"/>
        </w:rPr>
        <w:t>Bereidstellingsverklaring inzake een bankgarantie</w:t>
      </w:r>
      <w:r w:rsidR="000D10A3" w:rsidRPr="0025327E">
        <w:t xml:space="preserve"> </w:t>
      </w:r>
    </w:p>
    <w:p w14:paraId="24A6EDFF" w14:textId="614CFD5B" w:rsidR="00AB7AC0" w:rsidRPr="0025327E" w:rsidRDefault="008A65B2" w:rsidP="0025327E">
      <w:pPr>
        <w:rPr>
          <w:rFonts w:cs="Arial"/>
          <w:bCs/>
          <w:i/>
          <w:snapToGrid w:val="0"/>
        </w:rPr>
      </w:pPr>
      <w:bookmarkStart w:id="8" w:name="_DV_M714"/>
      <w:bookmarkEnd w:id="8"/>
      <w:r w:rsidRPr="0025327E">
        <w:rPr>
          <w:rFonts w:cs="Arial"/>
          <w:bCs/>
          <w:i/>
          <w:snapToGrid w:val="0"/>
        </w:rPr>
        <w:t xml:space="preserve">Inschrijver </w:t>
      </w:r>
      <w:r w:rsidR="0073604A" w:rsidRPr="0025327E">
        <w:rPr>
          <w:rFonts w:cs="Arial"/>
          <w:bCs/>
          <w:i/>
          <w:snapToGrid w:val="0"/>
        </w:rPr>
        <w:t xml:space="preserve">dient een conform onderstaand format opgestelde </w:t>
      </w:r>
      <w:r w:rsidRPr="0025327E">
        <w:rPr>
          <w:rFonts w:cs="Arial"/>
          <w:bCs/>
          <w:i/>
          <w:snapToGrid w:val="0"/>
        </w:rPr>
        <w:t xml:space="preserve">verklaring van een </w:t>
      </w:r>
      <w:r w:rsidR="00902D88" w:rsidRPr="0025327E">
        <w:rPr>
          <w:rFonts w:cs="Arial"/>
          <w:bCs/>
          <w:i/>
          <w:snapToGrid w:val="0"/>
        </w:rPr>
        <w:t>in één der Lidstaten van de EU</w:t>
      </w:r>
      <w:r w:rsidR="00AB7AC0" w:rsidRPr="0025327E">
        <w:rPr>
          <w:rFonts w:cs="Arial"/>
          <w:bCs/>
          <w:i/>
          <w:snapToGrid w:val="0"/>
        </w:rPr>
        <w:t xml:space="preserve">/EER en/of de OESO </w:t>
      </w:r>
      <w:r w:rsidR="00902D88" w:rsidRPr="0025327E">
        <w:rPr>
          <w:rFonts w:cs="Arial"/>
          <w:bCs/>
          <w:i/>
          <w:snapToGrid w:val="0"/>
        </w:rPr>
        <w:t>gevestigde handelsbank dan wel verzekeringsmaatschappij</w:t>
      </w:r>
      <w:r w:rsidR="0073604A" w:rsidRPr="0025327E">
        <w:rPr>
          <w:rFonts w:cs="Arial"/>
          <w:bCs/>
          <w:i/>
          <w:snapToGrid w:val="0"/>
        </w:rPr>
        <w:t xml:space="preserve"> aan te leveren</w:t>
      </w:r>
      <w:r w:rsidR="00902D88" w:rsidRPr="0025327E">
        <w:rPr>
          <w:rFonts w:cs="Arial"/>
          <w:bCs/>
          <w:i/>
          <w:snapToGrid w:val="0"/>
        </w:rPr>
        <w:t xml:space="preserve">. </w:t>
      </w:r>
      <w:r w:rsidRPr="0025327E">
        <w:rPr>
          <w:rFonts w:cs="Arial"/>
          <w:bCs/>
          <w:i/>
          <w:snapToGrid w:val="0"/>
        </w:rPr>
        <w:t xml:space="preserve">Deze </w:t>
      </w:r>
      <w:r w:rsidR="00FA54F5" w:rsidRPr="0025327E">
        <w:rPr>
          <w:rFonts w:cs="Arial"/>
          <w:bCs/>
          <w:i/>
          <w:snapToGrid w:val="0"/>
        </w:rPr>
        <w:t xml:space="preserve">handelsbank dan wel verzekeringsmaatschappij </w:t>
      </w:r>
      <w:r w:rsidRPr="0025327E">
        <w:rPr>
          <w:rFonts w:cs="Arial"/>
          <w:bCs/>
          <w:i/>
          <w:snapToGrid w:val="0"/>
        </w:rPr>
        <w:t xml:space="preserve">moet beschikken over een Long-Term Issue Credit Rating afgegeven door Standard &amp; </w:t>
      </w:r>
      <w:proofErr w:type="spellStart"/>
      <w:r w:rsidRPr="0025327E">
        <w:rPr>
          <w:rFonts w:cs="Arial"/>
          <w:bCs/>
          <w:i/>
          <w:snapToGrid w:val="0"/>
        </w:rPr>
        <w:t>Poor's</w:t>
      </w:r>
      <w:proofErr w:type="spellEnd"/>
      <w:r w:rsidRPr="0025327E">
        <w:rPr>
          <w:rFonts w:cs="Arial"/>
          <w:bCs/>
          <w:i/>
          <w:snapToGrid w:val="0"/>
        </w:rPr>
        <w:t xml:space="preserve"> van ten</w:t>
      </w:r>
      <w:r w:rsidR="00AB7AC0" w:rsidRPr="0025327E">
        <w:rPr>
          <w:rFonts w:cs="Arial"/>
          <w:bCs/>
          <w:i/>
          <w:snapToGrid w:val="0"/>
        </w:rPr>
        <w:t xml:space="preserve"> </w:t>
      </w:r>
      <w:r w:rsidRPr="0025327E">
        <w:rPr>
          <w:rFonts w:cs="Arial"/>
          <w:bCs/>
          <w:i/>
          <w:snapToGrid w:val="0"/>
        </w:rPr>
        <w:t>minste A</w:t>
      </w:r>
      <w:r w:rsidR="00AB7AC0" w:rsidRPr="0025327E">
        <w:rPr>
          <w:rFonts w:cs="Arial"/>
          <w:bCs/>
          <w:i/>
          <w:snapToGrid w:val="0"/>
        </w:rPr>
        <w:t xml:space="preserve">- of door </w:t>
      </w:r>
      <w:proofErr w:type="spellStart"/>
      <w:r w:rsidR="00AB7AC0" w:rsidRPr="0025327E">
        <w:rPr>
          <w:rFonts w:cs="Arial"/>
          <w:bCs/>
          <w:i/>
          <w:snapToGrid w:val="0"/>
        </w:rPr>
        <w:t>Moody's</w:t>
      </w:r>
      <w:proofErr w:type="spellEnd"/>
      <w:r w:rsidR="00AB7AC0" w:rsidRPr="0025327E">
        <w:rPr>
          <w:rFonts w:cs="Arial"/>
          <w:bCs/>
          <w:i/>
          <w:snapToGrid w:val="0"/>
        </w:rPr>
        <w:t xml:space="preserve"> van ten minste A3 of door </w:t>
      </w:r>
      <w:proofErr w:type="spellStart"/>
      <w:r w:rsidR="00AB7AC0" w:rsidRPr="0025327E">
        <w:rPr>
          <w:rFonts w:cs="Arial"/>
          <w:bCs/>
          <w:i/>
          <w:snapToGrid w:val="0"/>
        </w:rPr>
        <w:t>Fitch</w:t>
      </w:r>
      <w:proofErr w:type="spellEnd"/>
      <w:r w:rsidR="00AB7AC0" w:rsidRPr="0025327E">
        <w:rPr>
          <w:rFonts w:cs="Arial"/>
          <w:bCs/>
          <w:i/>
          <w:snapToGrid w:val="0"/>
        </w:rPr>
        <w:t xml:space="preserve"> van ten minste A- of een daaraan gelijkwaardige internationaal erkende onafhankelijke credit rating. De handelsbank dan wel verzekeringsmaatschappij moet zelf voldoen aan de ratingeisen. Het is niet voldoende dat een herverzekeraar waarbij een verzekeraar zijn dekking onderbrengt aan de ratingeisen voldoet.</w:t>
      </w:r>
    </w:p>
    <w:p w14:paraId="33051F23" w14:textId="77777777" w:rsidR="008A65B2" w:rsidRPr="0025327E" w:rsidRDefault="008A65B2" w:rsidP="0025327E">
      <w:pPr>
        <w:rPr>
          <w:rFonts w:cs="Arial"/>
        </w:rPr>
      </w:pPr>
      <w:r w:rsidRPr="0025327E">
        <w:rPr>
          <w:rFonts w:cs="Arial"/>
        </w:rPr>
        <w:t>____________________________________________________________________</w:t>
      </w:r>
    </w:p>
    <w:p w14:paraId="668850D6" w14:textId="77777777" w:rsidR="008A65B2" w:rsidRPr="0025327E" w:rsidRDefault="008A65B2" w:rsidP="0025327E">
      <w:pPr>
        <w:rPr>
          <w:rFonts w:cs="Arial"/>
        </w:rPr>
      </w:pPr>
      <w:bookmarkStart w:id="9" w:name="_DV_M715"/>
      <w:bookmarkEnd w:id="9"/>
    </w:p>
    <w:p w14:paraId="16921AC1" w14:textId="77777777" w:rsidR="00AB7AC0" w:rsidRPr="0025327E" w:rsidRDefault="00AB7AC0" w:rsidP="0025327E">
      <w:pPr>
        <w:rPr>
          <w:rFonts w:cs="Arial"/>
          <w:i/>
        </w:rPr>
      </w:pPr>
    </w:p>
    <w:p w14:paraId="7E191EFF" w14:textId="77777777" w:rsidR="0073604A" w:rsidRPr="0025327E" w:rsidRDefault="0073604A" w:rsidP="0025327E">
      <w:pPr>
        <w:rPr>
          <w:rFonts w:cs="Arial"/>
          <w:i/>
        </w:rPr>
      </w:pPr>
      <w:r w:rsidRPr="0025327E">
        <w:rPr>
          <w:rFonts w:cs="Arial"/>
          <w:i/>
        </w:rPr>
        <w:t>[Af te geven op briefpapier financiële instelling]</w:t>
      </w:r>
    </w:p>
    <w:p w14:paraId="24C72861" w14:textId="77777777" w:rsidR="0073604A" w:rsidRPr="0025327E" w:rsidRDefault="0073604A" w:rsidP="0025327E">
      <w:pPr>
        <w:rPr>
          <w:rFonts w:cs="Arial"/>
        </w:rPr>
      </w:pPr>
    </w:p>
    <w:p w14:paraId="0764E1F1" w14:textId="77777777" w:rsidR="008A65B2" w:rsidRPr="0025327E" w:rsidRDefault="0073604A" w:rsidP="0025327E">
      <w:pPr>
        <w:rPr>
          <w:rFonts w:cs="Arial"/>
          <w:b/>
        </w:rPr>
      </w:pPr>
      <w:r w:rsidRPr="0025327E">
        <w:rPr>
          <w:rFonts w:cs="Arial"/>
          <w:b/>
        </w:rPr>
        <w:t>B</w:t>
      </w:r>
      <w:r w:rsidR="002E28D0" w:rsidRPr="0025327E">
        <w:rPr>
          <w:rFonts w:cs="Arial"/>
          <w:b/>
        </w:rPr>
        <w:t>ereidverklaring</w:t>
      </w:r>
      <w:r w:rsidRPr="0025327E">
        <w:rPr>
          <w:rFonts w:cs="Arial"/>
          <w:b/>
        </w:rPr>
        <w:t xml:space="preserve"> Bankgarantie </w:t>
      </w:r>
    </w:p>
    <w:p w14:paraId="443C7FB7" w14:textId="77777777" w:rsidR="002E28D0" w:rsidRPr="0025327E" w:rsidRDefault="002E28D0" w:rsidP="0025327E">
      <w:pPr>
        <w:rPr>
          <w:rFonts w:cs="Arial"/>
        </w:rPr>
      </w:pPr>
      <w:bookmarkStart w:id="10" w:name="_DV_M716"/>
      <w:bookmarkEnd w:id="10"/>
    </w:p>
    <w:p w14:paraId="5FFC6CEA" w14:textId="77777777" w:rsidR="00C0001F" w:rsidRPr="0025327E" w:rsidRDefault="00475B46" w:rsidP="0025327E">
      <w:pPr>
        <w:rPr>
          <w:rFonts w:cs="Arial"/>
        </w:rPr>
      </w:pPr>
      <w:r w:rsidRPr="0025327E">
        <w:rPr>
          <w:rFonts w:cs="Arial"/>
        </w:rPr>
        <w:t>Aan</w:t>
      </w:r>
      <w:r w:rsidR="00C0001F" w:rsidRPr="0025327E">
        <w:rPr>
          <w:rFonts w:cs="Arial"/>
        </w:rPr>
        <w:t xml:space="preserve">: </w:t>
      </w:r>
    </w:p>
    <w:p w14:paraId="71EB3A40" w14:textId="138D2054" w:rsidR="00C0001F" w:rsidRPr="0025327E" w:rsidRDefault="00C0001F" w:rsidP="0025327E">
      <w:pPr>
        <w:rPr>
          <w:rFonts w:cs="Arial"/>
          <w:lang w:val="en-US" w:eastAsia="en-US"/>
        </w:rPr>
      </w:pPr>
      <w:r w:rsidRPr="0025327E">
        <w:rPr>
          <w:rFonts w:cs="Arial"/>
          <w:lang w:eastAsia="en-US"/>
        </w:rPr>
        <w:t>Provincie Noord-</w:t>
      </w:r>
      <w:r w:rsidR="00475B46" w:rsidRPr="0025327E">
        <w:rPr>
          <w:rFonts w:cs="Arial"/>
          <w:lang w:eastAsia="en-US"/>
        </w:rPr>
        <w:t>Holland</w:t>
      </w:r>
      <w:r w:rsidRPr="0025327E">
        <w:rPr>
          <w:rFonts w:cs="Arial"/>
          <w:lang w:eastAsia="en-US"/>
        </w:rPr>
        <w:t xml:space="preserve"> </w:t>
      </w:r>
      <w:r w:rsidRPr="0025327E">
        <w:rPr>
          <w:rFonts w:cs="Arial"/>
          <w:lang w:eastAsia="en-US"/>
        </w:rPr>
        <w:br/>
      </w:r>
      <w:r w:rsidR="003E27E2" w:rsidRPr="00042A74">
        <w:rPr>
          <w:rFonts w:cs="Arial"/>
          <w:lang w:eastAsia="en-US"/>
        </w:rPr>
        <w:t xml:space="preserve">T.a.v. mw. </w:t>
      </w:r>
      <w:r w:rsidR="003E27E2" w:rsidRPr="00042A74">
        <w:rPr>
          <w:rFonts w:cs="Arial"/>
          <w:lang w:val="en-US" w:eastAsia="en-US"/>
        </w:rPr>
        <w:t xml:space="preserve">A.M.M. Weijers, </w:t>
      </w:r>
      <w:r w:rsidR="00042A74" w:rsidRPr="00042A74">
        <w:t xml:space="preserve">sector </w:t>
      </w:r>
      <w:r w:rsidR="003E27E2" w:rsidRPr="00042A74">
        <w:rPr>
          <w:rFonts w:cs="Arial"/>
          <w:lang w:val="en-US" w:eastAsia="en-US"/>
        </w:rPr>
        <w:t xml:space="preserve">Subsidies </w:t>
      </w:r>
      <w:proofErr w:type="spellStart"/>
      <w:r w:rsidR="003E27E2" w:rsidRPr="00042A74">
        <w:rPr>
          <w:rFonts w:cs="Arial"/>
          <w:lang w:val="en-US" w:eastAsia="en-US"/>
        </w:rPr>
        <w:t>en</w:t>
      </w:r>
      <w:proofErr w:type="spellEnd"/>
      <w:r w:rsidR="003E27E2" w:rsidRPr="00042A74">
        <w:rPr>
          <w:rFonts w:cs="Arial"/>
          <w:lang w:val="en-US" w:eastAsia="en-US"/>
        </w:rPr>
        <w:t xml:space="preserve"> </w:t>
      </w:r>
      <w:proofErr w:type="spellStart"/>
      <w:r w:rsidR="003E27E2" w:rsidRPr="00042A74">
        <w:rPr>
          <w:rFonts w:cs="Arial"/>
          <w:lang w:val="en-US" w:eastAsia="en-US"/>
        </w:rPr>
        <w:t>Inkoop</w:t>
      </w:r>
      <w:proofErr w:type="spellEnd"/>
      <w:r w:rsidR="003E27E2" w:rsidRPr="0025327E">
        <w:rPr>
          <w:rFonts w:cs="Arial"/>
          <w:lang w:val="en-US" w:eastAsia="en-US"/>
        </w:rPr>
        <w:br/>
      </w:r>
      <w:proofErr w:type="spellStart"/>
      <w:r w:rsidR="00475B46" w:rsidRPr="0025327E">
        <w:rPr>
          <w:rFonts w:cs="Arial"/>
          <w:lang w:val="en-US" w:eastAsia="en-US"/>
        </w:rPr>
        <w:t>Postbus</w:t>
      </w:r>
      <w:proofErr w:type="spellEnd"/>
      <w:r w:rsidR="00475B46" w:rsidRPr="0025327E">
        <w:rPr>
          <w:rFonts w:cs="Arial"/>
          <w:lang w:val="en-US" w:eastAsia="en-US"/>
        </w:rPr>
        <w:t xml:space="preserve"> 3007</w:t>
      </w:r>
      <w:r w:rsidRPr="0025327E">
        <w:rPr>
          <w:rFonts w:cs="Arial"/>
          <w:lang w:val="en-US" w:eastAsia="en-US"/>
        </w:rPr>
        <w:br/>
      </w:r>
      <w:r w:rsidR="00475B46" w:rsidRPr="0025327E">
        <w:rPr>
          <w:rFonts w:cs="Arial"/>
          <w:lang w:val="en-US" w:eastAsia="en-US"/>
        </w:rPr>
        <w:t xml:space="preserve">2001 DA Haarlem </w:t>
      </w:r>
    </w:p>
    <w:p w14:paraId="6826A302" w14:textId="77777777" w:rsidR="00415A89" w:rsidRPr="0025327E" w:rsidRDefault="00415A89" w:rsidP="0025327E">
      <w:pPr>
        <w:rPr>
          <w:rFonts w:cs="Arial"/>
          <w:lang w:val="en-US"/>
        </w:rPr>
      </w:pPr>
    </w:p>
    <w:p w14:paraId="2D486403" w14:textId="77777777" w:rsidR="00415A89" w:rsidRPr="0025327E" w:rsidRDefault="000C0368" w:rsidP="0025327E">
      <w:pPr>
        <w:rPr>
          <w:rFonts w:cs="Arial"/>
        </w:rPr>
      </w:pPr>
      <w:r w:rsidRPr="0025327E">
        <w:rPr>
          <w:rFonts w:cs="Arial"/>
        </w:rPr>
        <w:t>De ondergetekende verklaart namens</w:t>
      </w:r>
      <w:r w:rsidR="00415A89" w:rsidRPr="0025327E">
        <w:rPr>
          <w:rFonts w:cs="Arial"/>
        </w:rPr>
        <w:t xml:space="preserve"> [</w:t>
      </w:r>
      <w:r w:rsidR="00415A89" w:rsidRPr="0025327E">
        <w:rPr>
          <w:rFonts w:cs="Arial"/>
          <w:i/>
        </w:rPr>
        <w:t>naam handelsbank of verzekeringsmaatschappij</w:t>
      </w:r>
      <w:r w:rsidR="00415A89" w:rsidRPr="0025327E">
        <w:rPr>
          <w:rFonts w:cs="Arial"/>
        </w:rPr>
        <w:t>], gevestigd te [</w:t>
      </w:r>
      <w:r w:rsidR="00415A89" w:rsidRPr="0025327E">
        <w:rPr>
          <w:rFonts w:cs="Arial"/>
          <w:i/>
        </w:rPr>
        <w:t>plaats</w:t>
      </w:r>
      <w:r w:rsidR="00415A89" w:rsidRPr="0025327E">
        <w:rPr>
          <w:rFonts w:cs="Arial"/>
        </w:rPr>
        <w:t xml:space="preserve">], in verband met de door provincie </w:t>
      </w:r>
      <w:r w:rsidR="00475B46" w:rsidRPr="0025327E">
        <w:rPr>
          <w:rFonts w:cs="Arial"/>
        </w:rPr>
        <w:t xml:space="preserve">Noord-Holland </w:t>
      </w:r>
      <w:r w:rsidR="00415A89" w:rsidRPr="0025327E">
        <w:rPr>
          <w:rFonts w:cs="Arial"/>
        </w:rPr>
        <w:t xml:space="preserve">gehouden aanbesteding van de </w:t>
      </w:r>
      <w:r w:rsidR="00AB7AC0" w:rsidRPr="0025327E">
        <w:rPr>
          <w:rFonts w:cs="Arial"/>
        </w:rPr>
        <w:t>Concessie</w:t>
      </w:r>
      <w:r w:rsidR="00415A89" w:rsidRPr="0025327E">
        <w:rPr>
          <w:rFonts w:cs="Arial"/>
        </w:rPr>
        <w:t xml:space="preserve"> Openbaar Vervoer </w:t>
      </w:r>
      <w:r w:rsidR="00BB7A6B">
        <w:rPr>
          <w:rFonts w:cs="Arial"/>
        </w:rPr>
        <w:t>Gooi en Vechtstreek</w:t>
      </w:r>
      <w:r w:rsidR="00475B46" w:rsidRPr="0025327E">
        <w:rPr>
          <w:rFonts w:cs="Arial"/>
        </w:rPr>
        <w:t xml:space="preserve"> </w:t>
      </w:r>
      <w:r w:rsidR="00415A89" w:rsidRPr="0025327E">
        <w:rPr>
          <w:rFonts w:cs="Arial"/>
        </w:rPr>
        <w:t>(hierna: "Concessie"), het volgende:</w:t>
      </w:r>
      <w:bookmarkStart w:id="11" w:name="_DV_M719"/>
      <w:bookmarkEnd w:id="11"/>
    </w:p>
    <w:p w14:paraId="4D318A3A" w14:textId="77777777" w:rsidR="00E76D9F" w:rsidRPr="0025327E" w:rsidRDefault="00415A89" w:rsidP="0025327E">
      <w:pPr>
        <w:ind w:left="720" w:hanging="720"/>
        <w:rPr>
          <w:rFonts w:cs="Arial"/>
        </w:rPr>
      </w:pPr>
      <w:r w:rsidRPr="0025327E">
        <w:rPr>
          <w:rFonts w:cs="Arial"/>
        </w:rPr>
        <w:tab/>
      </w:r>
    </w:p>
    <w:p w14:paraId="0090A353" w14:textId="26998706" w:rsidR="00415A89" w:rsidRPr="0025327E" w:rsidRDefault="00415A89" w:rsidP="0025327E">
      <w:pPr>
        <w:rPr>
          <w:rFonts w:cs="Arial"/>
          <w:snapToGrid w:val="0"/>
        </w:rPr>
      </w:pPr>
      <w:r w:rsidRPr="0025327E">
        <w:rPr>
          <w:rFonts w:cs="Arial"/>
        </w:rPr>
        <w:t>Op basis van de op dit moment aan [</w:t>
      </w:r>
      <w:r w:rsidRPr="0025327E">
        <w:rPr>
          <w:rFonts w:cs="Arial"/>
          <w:i/>
        </w:rPr>
        <w:t>naam handelsbank of verzekeringsmaatschappij</w:t>
      </w:r>
      <w:r w:rsidRPr="0025327E">
        <w:rPr>
          <w:rFonts w:cs="Arial"/>
        </w:rPr>
        <w:t>] bekend staande vermogensgegevens van [</w:t>
      </w:r>
      <w:r w:rsidRPr="0025327E">
        <w:rPr>
          <w:rFonts w:cs="Arial"/>
          <w:i/>
        </w:rPr>
        <w:t>naam Inschrijver</w:t>
      </w:r>
      <w:r w:rsidRPr="0025327E">
        <w:rPr>
          <w:rFonts w:cs="Arial"/>
        </w:rPr>
        <w:t>] (hierna: "Inschrijver"), is [</w:t>
      </w:r>
      <w:r w:rsidRPr="0025327E">
        <w:rPr>
          <w:rFonts w:cs="Arial"/>
          <w:i/>
        </w:rPr>
        <w:t>naam handelsbank of verzekeringsmaatschappij</w:t>
      </w:r>
      <w:r w:rsidRPr="0025327E">
        <w:rPr>
          <w:rFonts w:cs="Arial"/>
        </w:rPr>
        <w:t xml:space="preserve">] op eerste verzoek van Inschrijver in staat en bereid </w:t>
      </w:r>
      <w:r w:rsidRPr="0025327E">
        <w:rPr>
          <w:rFonts w:cs="Arial"/>
          <w:iCs/>
        </w:rPr>
        <w:t xml:space="preserve">vóór of binnen </w:t>
      </w:r>
      <w:r w:rsidR="00FA54F5" w:rsidRPr="0025327E">
        <w:rPr>
          <w:rFonts w:cs="Arial"/>
          <w:iCs/>
        </w:rPr>
        <w:t>zes</w:t>
      </w:r>
      <w:r w:rsidRPr="0025327E">
        <w:rPr>
          <w:rFonts w:cs="Arial"/>
          <w:iCs/>
        </w:rPr>
        <w:t xml:space="preserve"> maanden </w:t>
      </w:r>
      <w:r w:rsidR="000C0368" w:rsidRPr="0025327E">
        <w:rPr>
          <w:rFonts w:cs="Arial"/>
          <w:iCs/>
        </w:rPr>
        <w:t xml:space="preserve">na verlening van de Concessie </w:t>
      </w:r>
      <w:r w:rsidRPr="0025327E">
        <w:rPr>
          <w:rFonts w:cs="Arial"/>
          <w:snapToGrid w:val="0"/>
        </w:rPr>
        <w:t xml:space="preserve">ten behoeve van </w:t>
      </w:r>
      <w:r w:rsidRPr="0025327E">
        <w:rPr>
          <w:rFonts w:cs="Arial"/>
        </w:rPr>
        <w:t xml:space="preserve">de provincie </w:t>
      </w:r>
      <w:r w:rsidR="00E76D9F" w:rsidRPr="0025327E">
        <w:rPr>
          <w:rFonts w:cs="Arial"/>
        </w:rPr>
        <w:t>Noord-</w:t>
      </w:r>
      <w:r w:rsidR="00475B46" w:rsidRPr="0025327E">
        <w:rPr>
          <w:rFonts w:cs="Arial"/>
        </w:rPr>
        <w:t xml:space="preserve">Holland </w:t>
      </w:r>
      <w:r w:rsidR="00E76D9F" w:rsidRPr="0025327E">
        <w:rPr>
          <w:rFonts w:cs="Arial"/>
          <w:snapToGrid w:val="0"/>
        </w:rPr>
        <w:t xml:space="preserve">een afroep ("first </w:t>
      </w:r>
      <w:r w:rsidR="00E76D9F" w:rsidRPr="008C4C01">
        <w:rPr>
          <w:rFonts w:cs="Arial"/>
          <w:snapToGrid w:val="0"/>
        </w:rPr>
        <w:t>call"</w:t>
      </w:r>
      <w:r w:rsidRPr="008C4C01">
        <w:rPr>
          <w:rFonts w:cs="Arial"/>
          <w:snapToGrid w:val="0"/>
        </w:rPr>
        <w:t xml:space="preserve">) bankgarantie </w:t>
      </w:r>
      <w:r w:rsidRPr="008C4C01">
        <w:rPr>
          <w:rFonts w:cs="Arial"/>
          <w:iCs/>
        </w:rPr>
        <w:t>ter gr</w:t>
      </w:r>
      <w:r w:rsidR="005A6DB1" w:rsidRPr="008C4C01">
        <w:rPr>
          <w:rFonts w:cs="Arial"/>
          <w:iCs/>
        </w:rPr>
        <w:t>ootte van € 1.5</w:t>
      </w:r>
      <w:r w:rsidRPr="008C4C01">
        <w:rPr>
          <w:rFonts w:cs="Arial"/>
          <w:iCs/>
        </w:rPr>
        <w:t xml:space="preserve">00.000,= (zegge: </w:t>
      </w:r>
      <w:r w:rsidR="005A6DB1" w:rsidRPr="008C4C01">
        <w:rPr>
          <w:rFonts w:cs="Arial"/>
          <w:iCs/>
        </w:rPr>
        <w:t xml:space="preserve">anderhalf </w:t>
      </w:r>
      <w:r w:rsidRPr="008C4C01">
        <w:rPr>
          <w:rFonts w:cs="Arial"/>
          <w:iCs/>
        </w:rPr>
        <w:t xml:space="preserve">miljoen euro) </w:t>
      </w:r>
      <w:r w:rsidRPr="008C4C01">
        <w:rPr>
          <w:rFonts w:cs="Arial"/>
          <w:snapToGrid w:val="0"/>
        </w:rPr>
        <w:t xml:space="preserve">te (doen) stellen tot </w:t>
      </w:r>
      <w:r w:rsidRPr="0025327E">
        <w:rPr>
          <w:rFonts w:cs="Arial"/>
          <w:snapToGrid w:val="0"/>
        </w:rPr>
        <w:t xml:space="preserve">zekerheid voor een juiste en/of volledige nakoming van de uit die (eventueel te verlenen) Concessie voortvloeiende verplichtingen jegens </w:t>
      </w:r>
      <w:bookmarkStart w:id="12" w:name="_DV_M720"/>
      <w:bookmarkEnd w:id="12"/>
      <w:r w:rsidRPr="0025327E">
        <w:rPr>
          <w:rFonts w:cs="Arial"/>
          <w:snapToGrid w:val="0"/>
        </w:rPr>
        <w:t>de provincie Noo</w:t>
      </w:r>
      <w:r w:rsidR="000C0368" w:rsidRPr="0025327E">
        <w:rPr>
          <w:rFonts w:cs="Arial"/>
          <w:snapToGrid w:val="0"/>
        </w:rPr>
        <w:t>r</w:t>
      </w:r>
      <w:r w:rsidRPr="0025327E">
        <w:rPr>
          <w:rFonts w:cs="Arial"/>
          <w:snapToGrid w:val="0"/>
        </w:rPr>
        <w:t>d-</w:t>
      </w:r>
      <w:r w:rsidR="00475B46" w:rsidRPr="0025327E">
        <w:rPr>
          <w:rFonts w:cs="Arial"/>
          <w:snapToGrid w:val="0"/>
        </w:rPr>
        <w:t>Holland</w:t>
      </w:r>
      <w:r w:rsidRPr="0025327E">
        <w:rPr>
          <w:rFonts w:cs="Arial"/>
          <w:snapToGrid w:val="0"/>
        </w:rPr>
        <w:t>, een en ander overeenkomstig het bijgevoegde model voor de Bankgarantie.</w:t>
      </w:r>
    </w:p>
    <w:p w14:paraId="47D648DF" w14:textId="77777777" w:rsidR="000C0368" w:rsidRPr="0025327E" w:rsidRDefault="000C0368" w:rsidP="0025327E">
      <w:pPr>
        <w:rPr>
          <w:rFonts w:cs="Arial"/>
        </w:rPr>
      </w:pPr>
    </w:p>
    <w:p w14:paraId="02B662D1" w14:textId="77777777" w:rsidR="00415A89" w:rsidRPr="0025327E" w:rsidRDefault="00415A89" w:rsidP="0025327E">
      <w:pPr>
        <w:rPr>
          <w:rFonts w:cs="Arial"/>
        </w:rPr>
      </w:pPr>
      <w:r w:rsidRPr="0025327E">
        <w:rPr>
          <w:rFonts w:cs="Arial"/>
        </w:rPr>
        <w:t>Deze verklaring houdt geen garantie van [</w:t>
      </w:r>
      <w:r w:rsidRPr="0025327E">
        <w:rPr>
          <w:rFonts w:cs="Arial"/>
          <w:i/>
        </w:rPr>
        <w:t>naam handelsbank of verzekeringsmaatschappij</w:t>
      </w:r>
      <w:r w:rsidRPr="0025327E">
        <w:rPr>
          <w:rFonts w:cs="Arial"/>
        </w:rPr>
        <w:t xml:space="preserve">] ten opzichte van </w:t>
      </w:r>
      <w:r w:rsidRPr="0025327E">
        <w:rPr>
          <w:rFonts w:cs="Arial"/>
          <w:snapToGrid w:val="0"/>
        </w:rPr>
        <w:t>de provincie Noord-</w:t>
      </w:r>
      <w:r w:rsidR="00475B46" w:rsidRPr="0025327E">
        <w:rPr>
          <w:rFonts w:cs="Arial"/>
          <w:snapToGrid w:val="0"/>
        </w:rPr>
        <w:t xml:space="preserve">Holland </w:t>
      </w:r>
      <w:r w:rsidRPr="0025327E">
        <w:rPr>
          <w:rFonts w:cs="Arial"/>
        </w:rPr>
        <w:t>in. Deze verklaring is tot stand gekomen door zorgvuldige kennisneming door [</w:t>
      </w:r>
      <w:r w:rsidRPr="0025327E">
        <w:rPr>
          <w:rFonts w:cs="Arial"/>
          <w:i/>
        </w:rPr>
        <w:t>naam handelsbank of verzekeringsmaatschappij</w:t>
      </w:r>
      <w:r w:rsidRPr="0025327E">
        <w:rPr>
          <w:rFonts w:cs="Arial"/>
        </w:rPr>
        <w:t>] van de door Inschrijver aan [</w:t>
      </w:r>
      <w:r w:rsidRPr="0025327E">
        <w:rPr>
          <w:rFonts w:cs="Arial"/>
          <w:i/>
        </w:rPr>
        <w:t>naam handelsbank of verzekeringsmaatschappij</w:t>
      </w:r>
      <w:r w:rsidRPr="0025327E">
        <w:rPr>
          <w:rFonts w:cs="Arial"/>
        </w:rPr>
        <w:t xml:space="preserve">] ter beschikking gestelde gegevens, met name ten aanzien van het voor de Concessie te verrichten openbaar vervoer per bus </w:t>
      </w:r>
      <w:r w:rsidR="00EF06D4" w:rsidRPr="0025327E">
        <w:rPr>
          <w:rFonts w:cs="Arial"/>
        </w:rPr>
        <w:t xml:space="preserve">en auto </w:t>
      </w:r>
      <w:r w:rsidRPr="0025327E">
        <w:rPr>
          <w:rFonts w:cs="Arial"/>
        </w:rPr>
        <w:t>en ten aanzien van de financiële situatie van</w:t>
      </w:r>
      <w:r w:rsidR="00E109CD" w:rsidRPr="0025327E">
        <w:rPr>
          <w:rFonts w:cs="Arial"/>
        </w:rPr>
        <w:t xml:space="preserve"> [</w:t>
      </w:r>
      <w:r w:rsidR="00E109CD" w:rsidRPr="0025327E">
        <w:rPr>
          <w:rFonts w:cs="Arial"/>
          <w:i/>
        </w:rPr>
        <w:t>naam</w:t>
      </w:r>
      <w:r w:rsidR="00E109CD" w:rsidRPr="0025327E">
        <w:rPr>
          <w:rFonts w:cs="Arial"/>
        </w:rPr>
        <w:t xml:space="preserve"> </w:t>
      </w:r>
      <w:r w:rsidR="00E109CD" w:rsidRPr="0025327E">
        <w:rPr>
          <w:rFonts w:cs="Arial"/>
          <w:i/>
        </w:rPr>
        <w:t>Inschrijver</w:t>
      </w:r>
      <w:r w:rsidR="00E109CD" w:rsidRPr="0025327E">
        <w:rPr>
          <w:rFonts w:cs="Arial"/>
        </w:rPr>
        <w:t>].</w:t>
      </w:r>
      <w:bookmarkStart w:id="13" w:name="_DV_M721"/>
      <w:bookmarkEnd w:id="13"/>
    </w:p>
    <w:p w14:paraId="29F995AA" w14:textId="77777777" w:rsidR="00E76D9F" w:rsidRPr="0025327E" w:rsidRDefault="00E76D9F" w:rsidP="0025327E">
      <w:pPr>
        <w:rPr>
          <w:rFonts w:cs="Arial"/>
        </w:rPr>
      </w:pPr>
    </w:p>
    <w:p w14:paraId="66EF54E7" w14:textId="77777777" w:rsidR="00415A89" w:rsidRPr="0025327E" w:rsidRDefault="00415A89" w:rsidP="0025327E">
      <w:pPr>
        <w:rPr>
          <w:rFonts w:cs="Arial"/>
        </w:rPr>
      </w:pPr>
      <w:r w:rsidRPr="0025327E">
        <w:rPr>
          <w:rFonts w:cs="Arial"/>
        </w:rPr>
        <w:t>Het is [</w:t>
      </w:r>
      <w:r w:rsidRPr="0025327E">
        <w:rPr>
          <w:rFonts w:cs="Arial"/>
          <w:i/>
        </w:rPr>
        <w:t>naam handelsbank of verzekeringsmaatschappij</w:t>
      </w:r>
      <w:r w:rsidRPr="0025327E">
        <w:rPr>
          <w:rFonts w:cs="Arial"/>
        </w:rPr>
        <w:t>] bekend dat deze verklaring door Inschrijver zal worden gebruikt om te voldoen aan d</w:t>
      </w:r>
      <w:r w:rsidR="00E76D9F" w:rsidRPr="0025327E">
        <w:rPr>
          <w:rFonts w:cs="Arial"/>
        </w:rPr>
        <w:t>e d</w:t>
      </w:r>
      <w:r w:rsidRPr="0025327E">
        <w:rPr>
          <w:rFonts w:cs="Arial"/>
        </w:rPr>
        <w:t>oor de provincie Noord-</w:t>
      </w:r>
      <w:r w:rsidR="00475B46" w:rsidRPr="0025327E">
        <w:rPr>
          <w:rFonts w:cs="Arial"/>
        </w:rPr>
        <w:t xml:space="preserve">Holland </w:t>
      </w:r>
      <w:r w:rsidRPr="0025327E">
        <w:rPr>
          <w:rFonts w:cs="Arial"/>
        </w:rPr>
        <w:t>gestelde eisen voor inschrijving op de aanbesteding van de Concessie.</w:t>
      </w:r>
    </w:p>
    <w:p w14:paraId="069910F7" w14:textId="77777777" w:rsidR="00415A89" w:rsidRPr="0025327E" w:rsidRDefault="00415A89" w:rsidP="0025327E">
      <w:pPr>
        <w:rPr>
          <w:rFonts w:cs="Arial"/>
        </w:rPr>
      </w:pPr>
      <w:bookmarkStart w:id="14" w:name="_DV_M722"/>
      <w:bookmarkEnd w:id="14"/>
    </w:p>
    <w:p w14:paraId="392C8E8D" w14:textId="7DD9C90F" w:rsidR="00522304" w:rsidRPr="0025327E" w:rsidRDefault="00522304" w:rsidP="0025327E">
      <w:pPr>
        <w:rPr>
          <w:rFonts w:cs="Arial"/>
        </w:rPr>
      </w:pPr>
      <w:r w:rsidRPr="0025327E">
        <w:rPr>
          <w:rFonts w:cs="Arial"/>
        </w:rPr>
        <w:t>Deze bereidverklaring vervalt indien de Concessie onherroepelijk aan een ander dan Inschrijver is verleend, doch uiterlijk op</w:t>
      </w:r>
      <w:r w:rsidR="008F5DB2">
        <w:rPr>
          <w:rFonts w:cs="Arial"/>
        </w:rPr>
        <w:t xml:space="preserve"> </w:t>
      </w:r>
      <w:r w:rsidR="00F3497D">
        <w:rPr>
          <w:rFonts w:cs="Arial"/>
          <w:color w:val="FF0000"/>
        </w:rPr>
        <w:t>9</w:t>
      </w:r>
      <w:r w:rsidR="008F5DB2" w:rsidRPr="008F5DB2">
        <w:rPr>
          <w:rFonts w:cs="Arial"/>
          <w:color w:val="FF0000"/>
        </w:rPr>
        <w:t xml:space="preserve"> juli 2020 [vraag 2</w:t>
      </w:r>
      <w:r w:rsidR="008F5DB2">
        <w:rPr>
          <w:rFonts w:cs="Arial"/>
          <w:color w:val="FF0000"/>
        </w:rPr>
        <w:t>6</w:t>
      </w:r>
      <w:r w:rsidR="008F5DB2" w:rsidRPr="008F5DB2">
        <w:rPr>
          <w:rFonts w:cs="Arial"/>
          <w:color w:val="FF0000"/>
        </w:rPr>
        <w:t>, NvI 1]</w:t>
      </w:r>
      <w:r w:rsidR="00666071" w:rsidRPr="0025327E">
        <w:rPr>
          <w:rFonts w:cs="Arial"/>
        </w:rPr>
        <w:t>.</w:t>
      </w:r>
    </w:p>
    <w:p w14:paraId="7D658140" w14:textId="77777777" w:rsidR="00522304" w:rsidRPr="0025327E" w:rsidRDefault="00522304" w:rsidP="0025327E">
      <w:pPr>
        <w:rPr>
          <w:rFonts w:cs="Arial"/>
        </w:rPr>
      </w:pPr>
    </w:p>
    <w:p w14:paraId="3A1C5FC6" w14:textId="77777777" w:rsidR="000C4C54" w:rsidRPr="0025327E" w:rsidRDefault="000C4C54" w:rsidP="0025327E">
      <w:pPr>
        <w:rPr>
          <w:rFonts w:cs="Arial"/>
        </w:rPr>
      </w:pPr>
    </w:p>
    <w:p w14:paraId="6D92FB94" w14:textId="77777777" w:rsidR="000C4C54" w:rsidRPr="0025327E" w:rsidRDefault="000C4C54" w:rsidP="0025327E">
      <w:pPr>
        <w:rPr>
          <w:rFonts w:cs="Arial"/>
          <w:i/>
        </w:rPr>
      </w:pPr>
    </w:p>
    <w:p w14:paraId="3ACA5600" w14:textId="77777777" w:rsidR="000C4C54" w:rsidRPr="0025327E" w:rsidRDefault="000C4C54" w:rsidP="0025327E">
      <w:pPr>
        <w:rPr>
          <w:rFonts w:cs="Arial"/>
        </w:rPr>
      </w:pPr>
    </w:p>
    <w:p w14:paraId="7F5213F0" w14:textId="77777777" w:rsidR="00415A89" w:rsidRPr="0025327E" w:rsidRDefault="00415A89" w:rsidP="0025327E">
      <w:pPr>
        <w:rPr>
          <w:rFonts w:cs="Arial"/>
        </w:rPr>
      </w:pPr>
      <w:r w:rsidRPr="0025327E">
        <w:rPr>
          <w:rFonts w:cs="Arial"/>
        </w:rPr>
        <w:t>Aldus getekend te [</w:t>
      </w:r>
      <w:r w:rsidRPr="0025327E">
        <w:rPr>
          <w:rFonts w:cs="Arial"/>
          <w:i/>
        </w:rPr>
        <w:t>plaats</w:t>
      </w:r>
      <w:r w:rsidRPr="0025327E">
        <w:rPr>
          <w:rFonts w:cs="Arial"/>
        </w:rPr>
        <w:t>], [</w:t>
      </w:r>
      <w:r w:rsidRPr="0025327E">
        <w:rPr>
          <w:rFonts w:cs="Arial"/>
          <w:i/>
        </w:rPr>
        <w:t>datum</w:t>
      </w:r>
      <w:r w:rsidRPr="0025327E">
        <w:rPr>
          <w:rFonts w:cs="Arial"/>
        </w:rPr>
        <w:t>]</w:t>
      </w:r>
    </w:p>
    <w:tbl>
      <w:tblPr>
        <w:tblW w:w="0" w:type="auto"/>
        <w:tblLayout w:type="fixed"/>
        <w:tblLook w:val="0000" w:firstRow="0" w:lastRow="0" w:firstColumn="0" w:lastColumn="0" w:noHBand="0" w:noVBand="0"/>
      </w:tblPr>
      <w:tblGrid>
        <w:gridCol w:w="4643"/>
      </w:tblGrid>
      <w:tr w:rsidR="00415A89" w:rsidRPr="0025327E" w14:paraId="7EFE7D84" w14:textId="77777777" w:rsidTr="00415A89">
        <w:tc>
          <w:tcPr>
            <w:tcW w:w="4643" w:type="dxa"/>
            <w:tcBorders>
              <w:top w:val="nil"/>
              <w:left w:val="nil"/>
              <w:bottom w:val="nil"/>
              <w:right w:val="nil"/>
            </w:tcBorders>
          </w:tcPr>
          <w:p w14:paraId="0AD3EB81" w14:textId="77777777" w:rsidR="00415A89" w:rsidRPr="0025327E" w:rsidRDefault="00415A89" w:rsidP="0025327E">
            <w:pPr>
              <w:rPr>
                <w:rFonts w:cs="Arial"/>
              </w:rPr>
            </w:pPr>
          </w:p>
        </w:tc>
      </w:tr>
      <w:tr w:rsidR="00415A89" w:rsidRPr="0025327E" w14:paraId="3C1EF798" w14:textId="77777777" w:rsidTr="00415A89">
        <w:trPr>
          <w:trHeight w:val="1411"/>
        </w:trPr>
        <w:tc>
          <w:tcPr>
            <w:tcW w:w="4643" w:type="dxa"/>
            <w:tcBorders>
              <w:top w:val="nil"/>
              <w:left w:val="nil"/>
              <w:bottom w:val="nil"/>
              <w:right w:val="nil"/>
            </w:tcBorders>
          </w:tcPr>
          <w:p w14:paraId="04222000" w14:textId="77777777" w:rsidR="00415A89" w:rsidRPr="0025327E" w:rsidRDefault="00415A89" w:rsidP="0025327E">
            <w:pPr>
              <w:rPr>
                <w:rFonts w:cs="Arial"/>
              </w:rPr>
            </w:pPr>
            <w:r w:rsidRPr="0025327E">
              <w:rPr>
                <w:rFonts w:cs="Arial"/>
              </w:rPr>
              <w:t>[</w:t>
            </w:r>
            <w:r w:rsidRPr="0025327E">
              <w:rPr>
                <w:rFonts w:cs="Arial"/>
                <w:i/>
              </w:rPr>
              <w:t>naam</w:t>
            </w:r>
            <w:r w:rsidRPr="0025327E">
              <w:rPr>
                <w:rFonts w:cs="Arial"/>
              </w:rPr>
              <w:t>]</w:t>
            </w:r>
          </w:p>
          <w:p w14:paraId="2C325AF8" w14:textId="77777777" w:rsidR="00415A89" w:rsidRPr="0025327E" w:rsidRDefault="00415A89" w:rsidP="0025327E">
            <w:pPr>
              <w:rPr>
                <w:rFonts w:cs="Arial"/>
              </w:rPr>
            </w:pPr>
          </w:p>
          <w:p w14:paraId="22D8B410" w14:textId="77777777" w:rsidR="00415A89" w:rsidRPr="0025327E" w:rsidRDefault="00415A89" w:rsidP="0025327E">
            <w:pPr>
              <w:rPr>
                <w:rFonts w:cs="Arial"/>
              </w:rPr>
            </w:pPr>
            <w:r w:rsidRPr="0025327E">
              <w:rPr>
                <w:rFonts w:cs="Arial"/>
              </w:rPr>
              <w:t>[</w:t>
            </w:r>
            <w:r w:rsidRPr="0025327E">
              <w:rPr>
                <w:rFonts w:cs="Arial"/>
                <w:i/>
              </w:rPr>
              <w:t>functie</w:t>
            </w:r>
            <w:r w:rsidRPr="0025327E">
              <w:rPr>
                <w:rFonts w:cs="Arial"/>
              </w:rPr>
              <w:t>]</w:t>
            </w:r>
          </w:p>
          <w:p w14:paraId="6E8086BA" w14:textId="77777777" w:rsidR="00415A89" w:rsidRPr="0025327E" w:rsidRDefault="00415A89" w:rsidP="0025327E">
            <w:pPr>
              <w:rPr>
                <w:rFonts w:cs="Arial"/>
              </w:rPr>
            </w:pPr>
          </w:p>
          <w:p w14:paraId="53BD8142" w14:textId="77777777" w:rsidR="00415A89" w:rsidRPr="0025327E" w:rsidRDefault="00415A89" w:rsidP="0025327E">
            <w:pPr>
              <w:rPr>
                <w:rFonts w:cs="Arial"/>
              </w:rPr>
            </w:pPr>
            <w:r w:rsidRPr="0025327E">
              <w:rPr>
                <w:rFonts w:cs="Arial"/>
              </w:rPr>
              <w:t>[</w:t>
            </w:r>
            <w:r w:rsidRPr="0025327E">
              <w:rPr>
                <w:rFonts w:cs="Arial"/>
                <w:i/>
              </w:rPr>
              <w:t>handtekening</w:t>
            </w:r>
            <w:r w:rsidRPr="0025327E">
              <w:rPr>
                <w:rFonts w:cs="Arial"/>
              </w:rPr>
              <w:t>]</w:t>
            </w:r>
          </w:p>
          <w:p w14:paraId="2814AC33" w14:textId="77777777" w:rsidR="00415A89" w:rsidRPr="0025327E" w:rsidRDefault="00415A89" w:rsidP="0025327E">
            <w:pPr>
              <w:rPr>
                <w:rFonts w:cs="Arial"/>
              </w:rPr>
            </w:pPr>
          </w:p>
        </w:tc>
      </w:tr>
    </w:tbl>
    <w:p w14:paraId="0B0D5E9C" w14:textId="77777777" w:rsidR="008A65B2" w:rsidRPr="0025327E" w:rsidRDefault="008A65B2" w:rsidP="0025327E">
      <w:pPr>
        <w:rPr>
          <w:rFonts w:cs="Arial"/>
        </w:rPr>
      </w:pPr>
    </w:p>
    <w:p w14:paraId="1AF338BA" w14:textId="77777777" w:rsidR="008A65B2" w:rsidRPr="0025327E" w:rsidRDefault="008A65B2" w:rsidP="0025327E">
      <w:pPr>
        <w:rPr>
          <w:rFonts w:cs="Arial"/>
        </w:rPr>
      </w:pPr>
    </w:p>
    <w:p w14:paraId="7FD3F7EE" w14:textId="6B02A08A" w:rsidR="008A65B2" w:rsidRPr="00BB7A6B" w:rsidRDefault="008A65B2" w:rsidP="0025327E">
      <w:pPr>
        <w:rPr>
          <w:rFonts w:cs="Arial"/>
          <w:b/>
        </w:rPr>
      </w:pPr>
      <w:r w:rsidRPr="0025327E">
        <w:rPr>
          <w:rFonts w:cs="Arial"/>
        </w:rPr>
        <w:br w:type="page"/>
      </w:r>
      <w:r w:rsidR="00C57117" w:rsidRPr="00BB7A6B">
        <w:rPr>
          <w:rFonts w:cs="Arial"/>
          <w:b/>
        </w:rPr>
        <w:lastRenderedPageBreak/>
        <w:t>M</w:t>
      </w:r>
      <w:r w:rsidRPr="00BB7A6B">
        <w:rPr>
          <w:rFonts w:cs="Arial"/>
          <w:b/>
        </w:rPr>
        <w:t xml:space="preserve">odel Bankgarantie (behorend bij Bijlage </w:t>
      </w:r>
      <w:r w:rsidR="00CB6739" w:rsidRPr="00BB7A6B">
        <w:rPr>
          <w:rFonts w:cs="Arial"/>
          <w:b/>
        </w:rPr>
        <w:t>A-</w:t>
      </w:r>
      <w:r w:rsidR="00922BD9">
        <w:rPr>
          <w:rFonts w:cs="Arial"/>
          <w:b/>
        </w:rPr>
        <w:t>7</w:t>
      </w:r>
      <w:r w:rsidR="00CB6739" w:rsidRPr="00BB7A6B">
        <w:rPr>
          <w:rFonts w:cs="Arial"/>
          <w:b/>
        </w:rPr>
        <w:t>)</w:t>
      </w:r>
    </w:p>
    <w:p w14:paraId="01DB66CB" w14:textId="77777777" w:rsidR="008A65B2" w:rsidRPr="0025327E" w:rsidRDefault="008A65B2" w:rsidP="0025327E"/>
    <w:p w14:paraId="59031AA3" w14:textId="77777777" w:rsidR="008A65B2" w:rsidRPr="0025327E" w:rsidRDefault="008A65B2" w:rsidP="0025327E">
      <w:pPr>
        <w:rPr>
          <w:rFonts w:cs="Arial"/>
          <w:snapToGrid w:val="0"/>
        </w:rPr>
      </w:pPr>
      <w:r w:rsidRPr="0025327E">
        <w:rPr>
          <w:rFonts w:cs="Arial"/>
          <w:snapToGrid w:val="0"/>
        </w:rPr>
        <w:t>[</w:t>
      </w:r>
      <w:r w:rsidRPr="0025327E">
        <w:rPr>
          <w:rFonts w:cs="Arial"/>
          <w:i/>
          <w:snapToGrid w:val="0"/>
        </w:rPr>
        <w:t xml:space="preserve">Naam en overige gegevens </w:t>
      </w:r>
      <w:r w:rsidR="00FA54F5" w:rsidRPr="0025327E">
        <w:rPr>
          <w:rFonts w:cs="Arial"/>
          <w:i/>
          <w:snapToGrid w:val="0"/>
        </w:rPr>
        <w:t>handels</w:t>
      </w:r>
      <w:r w:rsidRPr="0025327E">
        <w:rPr>
          <w:rFonts w:cs="Arial"/>
          <w:i/>
          <w:snapToGrid w:val="0"/>
        </w:rPr>
        <w:t xml:space="preserve">bank of </w:t>
      </w:r>
      <w:r w:rsidR="00FA54F5" w:rsidRPr="0025327E">
        <w:rPr>
          <w:rFonts w:cs="Arial"/>
          <w:i/>
          <w:snapToGrid w:val="0"/>
        </w:rPr>
        <w:t>verzekeringsmaatschappij</w:t>
      </w:r>
      <w:r w:rsidRPr="0025327E">
        <w:rPr>
          <w:rFonts w:cs="Arial"/>
          <w:snapToGrid w:val="0"/>
        </w:rPr>
        <w:t>], garantienummer [________________]</w:t>
      </w:r>
    </w:p>
    <w:p w14:paraId="6721D574" w14:textId="77777777" w:rsidR="008A65B2" w:rsidRPr="0025327E" w:rsidRDefault="008A65B2" w:rsidP="0025327E">
      <w:pPr>
        <w:rPr>
          <w:rFonts w:cs="Arial"/>
          <w:snapToGrid w:val="0"/>
        </w:rPr>
      </w:pPr>
    </w:p>
    <w:p w14:paraId="1806A5C0" w14:textId="77777777" w:rsidR="008A65B2" w:rsidRPr="0025327E" w:rsidRDefault="008A65B2" w:rsidP="0025327E">
      <w:pPr>
        <w:rPr>
          <w:rFonts w:cs="Arial"/>
          <w:snapToGrid w:val="0"/>
        </w:rPr>
      </w:pPr>
      <w:r w:rsidRPr="0025327E">
        <w:rPr>
          <w:rFonts w:cs="Arial"/>
          <w:snapToGrid w:val="0"/>
        </w:rPr>
        <w:t>DE ONDERGETEKENDE,</w:t>
      </w:r>
    </w:p>
    <w:p w14:paraId="52116BB9" w14:textId="77777777" w:rsidR="008A65B2" w:rsidRPr="0025327E" w:rsidRDefault="008A65B2" w:rsidP="0025327E">
      <w:pPr>
        <w:rPr>
          <w:rFonts w:cs="Arial"/>
          <w:snapToGrid w:val="0"/>
        </w:rPr>
      </w:pPr>
      <w:r w:rsidRPr="0025327E">
        <w:rPr>
          <w:rFonts w:cs="Arial"/>
          <w:snapToGrid w:val="0"/>
        </w:rPr>
        <w:t>[</w:t>
      </w:r>
      <w:r w:rsidRPr="0025327E">
        <w:rPr>
          <w:rFonts w:cs="Arial"/>
          <w:i/>
          <w:snapToGrid w:val="0"/>
        </w:rPr>
        <w:t xml:space="preserve">Naam </w:t>
      </w:r>
      <w:r w:rsidR="00FA54F5" w:rsidRPr="0025327E">
        <w:rPr>
          <w:rFonts w:cs="Arial"/>
          <w:i/>
          <w:snapToGrid w:val="0"/>
        </w:rPr>
        <w:t>handelsbank of verzekeringsmaatschappij</w:t>
      </w:r>
      <w:r w:rsidRPr="0025327E">
        <w:rPr>
          <w:rFonts w:cs="Arial"/>
          <w:snapToGrid w:val="0"/>
        </w:rPr>
        <w:t>], gevestigd te [</w:t>
      </w:r>
      <w:r w:rsidRPr="0025327E">
        <w:rPr>
          <w:rFonts w:cs="Arial"/>
          <w:i/>
          <w:snapToGrid w:val="0"/>
        </w:rPr>
        <w:t>plaats</w:t>
      </w:r>
      <w:r w:rsidRPr="0025327E">
        <w:rPr>
          <w:rFonts w:cs="Arial"/>
          <w:snapToGrid w:val="0"/>
        </w:rPr>
        <w:t>] (hierna: "Bank")</w:t>
      </w:r>
    </w:p>
    <w:p w14:paraId="015E8229" w14:textId="77777777" w:rsidR="008A65B2" w:rsidRPr="0025327E" w:rsidRDefault="008A65B2" w:rsidP="0025327E">
      <w:pPr>
        <w:rPr>
          <w:rFonts w:cs="Arial"/>
          <w:snapToGrid w:val="0"/>
        </w:rPr>
      </w:pPr>
    </w:p>
    <w:p w14:paraId="21B40C3A" w14:textId="77777777" w:rsidR="008A65B2" w:rsidRPr="0025327E" w:rsidRDefault="008A65B2" w:rsidP="0025327E">
      <w:pPr>
        <w:rPr>
          <w:rFonts w:cs="Arial"/>
        </w:rPr>
      </w:pPr>
      <w:r w:rsidRPr="0025327E">
        <w:rPr>
          <w:rFonts w:cs="Arial"/>
        </w:rPr>
        <w:t>IN AANMERKING NEMENDE:</w:t>
      </w:r>
    </w:p>
    <w:p w14:paraId="1345E2CB" w14:textId="77777777" w:rsidR="008A65B2" w:rsidRPr="0025327E" w:rsidRDefault="008A65B2" w:rsidP="0025327E">
      <w:pPr>
        <w:rPr>
          <w:rFonts w:cs="Arial"/>
          <w:snapToGrid w:val="0"/>
        </w:rPr>
      </w:pPr>
    </w:p>
    <w:p w14:paraId="7B1A3CED" w14:textId="37332DE4" w:rsidR="008A65B2" w:rsidRPr="0025327E" w:rsidRDefault="008A65B2" w:rsidP="0025327E">
      <w:pPr>
        <w:pStyle w:val="Nummering2"/>
        <w:spacing w:line="276" w:lineRule="auto"/>
        <w:rPr>
          <w:rFonts w:ascii="Lucida Sans" w:hAnsi="Lucida Sans" w:cs="Arial"/>
          <w:snapToGrid w:val="0"/>
          <w:sz w:val="18"/>
          <w:szCs w:val="18"/>
          <w:lang w:val="nl-NL"/>
        </w:rPr>
      </w:pPr>
      <w:r w:rsidRPr="0025327E">
        <w:rPr>
          <w:rFonts w:ascii="Lucida Sans" w:hAnsi="Lucida Sans" w:cs="Arial"/>
          <w:snapToGrid w:val="0"/>
          <w:sz w:val="18"/>
          <w:szCs w:val="18"/>
          <w:lang w:val="nl-NL"/>
        </w:rPr>
        <w:t>[</w:t>
      </w:r>
      <w:r w:rsidRPr="0025327E">
        <w:rPr>
          <w:rFonts w:ascii="Lucida Sans" w:hAnsi="Lucida Sans" w:cs="Arial"/>
          <w:i/>
          <w:snapToGrid w:val="0"/>
          <w:sz w:val="18"/>
          <w:szCs w:val="18"/>
          <w:lang w:val="nl-NL"/>
        </w:rPr>
        <w:t>Naam Inschrijver</w:t>
      </w:r>
      <w:r w:rsidRPr="0025327E">
        <w:rPr>
          <w:rFonts w:ascii="Lucida Sans" w:hAnsi="Lucida Sans" w:cs="Arial"/>
          <w:snapToGrid w:val="0"/>
          <w:sz w:val="18"/>
          <w:szCs w:val="18"/>
          <w:lang w:val="nl-NL"/>
        </w:rPr>
        <w:t>], statutair gevestigd te [</w:t>
      </w:r>
      <w:r w:rsidRPr="0025327E">
        <w:rPr>
          <w:rFonts w:ascii="Lucida Sans" w:hAnsi="Lucida Sans" w:cs="Arial"/>
          <w:i/>
          <w:snapToGrid w:val="0"/>
          <w:sz w:val="18"/>
          <w:szCs w:val="18"/>
          <w:lang w:val="nl-NL"/>
        </w:rPr>
        <w:t>plaats</w:t>
      </w:r>
      <w:r w:rsidRPr="0025327E">
        <w:rPr>
          <w:rFonts w:ascii="Lucida Sans" w:hAnsi="Lucida Sans" w:cs="Arial"/>
          <w:snapToGrid w:val="0"/>
          <w:sz w:val="18"/>
          <w:szCs w:val="18"/>
          <w:lang w:val="nl-NL"/>
        </w:rPr>
        <w:t>] en kantoorhoudende te ([</w:t>
      </w:r>
      <w:r w:rsidRPr="0025327E">
        <w:rPr>
          <w:rFonts w:ascii="Lucida Sans" w:hAnsi="Lucida Sans" w:cs="Arial"/>
          <w:i/>
          <w:snapToGrid w:val="0"/>
          <w:sz w:val="18"/>
          <w:szCs w:val="18"/>
          <w:lang w:val="nl-NL"/>
        </w:rPr>
        <w:t>postcode</w:t>
      </w:r>
      <w:r w:rsidRPr="0025327E">
        <w:rPr>
          <w:rFonts w:ascii="Lucida Sans" w:hAnsi="Lucida Sans" w:cs="Arial"/>
          <w:snapToGrid w:val="0"/>
          <w:sz w:val="18"/>
          <w:szCs w:val="18"/>
          <w:lang w:val="nl-NL"/>
        </w:rPr>
        <w:t>]), [</w:t>
      </w:r>
      <w:r w:rsidRPr="0025327E">
        <w:rPr>
          <w:rFonts w:ascii="Lucida Sans" w:hAnsi="Lucida Sans" w:cs="Arial"/>
          <w:i/>
          <w:snapToGrid w:val="0"/>
          <w:sz w:val="18"/>
          <w:szCs w:val="18"/>
          <w:lang w:val="nl-NL"/>
        </w:rPr>
        <w:t>plaats</w:t>
      </w:r>
      <w:r w:rsidRPr="0025327E">
        <w:rPr>
          <w:rFonts w:ascii="Lucida Sans" w:hAnsi="Lucida Sans" w:cs="Arial"/>
          <w:snapToGrid w:val="0"/>
          <w:sz w:val="18"/>
          <w:szCs w:val="18"/>
          <w:lang w:val="nl-NL"/>
        </w:rPr>
        <w:t>] aan de [</w:t>
      </w:r>
      <w:r w:rsidRPr="0025327E">
        <w:rPr>
          <w:rFonts w:ascii="Lucida Sans" w:hAnsi="Lucida Sans" w:cs="Arial"/>
          <w:i/>
          <w:snapToGrid w:val="0"/>
          <w:sz w:val="18"/>
          <w:szCs w:val="18"/>
          <w:lang w:val="nl-NL"/>
        </w:rPr>
        <w:t>adres</w:t>
      </w:r>
      <w:r w:rsidRPr="0025327E">
        <w:rPr>
          <w:rFonts w:ascii="Lucida Sans" w:hAnsi="Lucida Sans" w:cs="Arial"/>
          <w:snapToGrid w:val="0"/>
          <w:sz w:val="18"/>
          <w:szCs w:val="18"/>
          <w:lang w:val="nl-NL"/>
        </w:rPr>
        <w:t>] (hierna: "Inschrijver") heeft op [</w:t>
      </w:r>
      <w:r w:rsidRPr="0025327E">
        <w:rPr>
          <w:rFonts w:ascii="Lucida Sans" w:hAnsi="Lucida Sans" w:cs="Arial"/>
          <w:i/>
          <w:snapToGrid w:val="0"/>
          <w:sz w:val="18"/>
          <w:szCs w:val="18"/>
          <w:lang w:val="nl-NL"/>
        </w:rPr>
        <w:t>datum</w:t>
      </w:r>
      <w:r w:rsidRPr="0025327E">
        <w:rPr>
          <w:rFonts w:ascii="Lucida Sans" w:hAnsi="Lucida Sans" w:cs="Arial"/>
          <w:snapToGrid w:val="0"/>
          <w:sz w:val="18"/>
          <w:szCs w:val="18"/>
          <w:lang w:val="nl-NL"/>
        </w:rPr>
        <w:t xml:space="preserve">] bij de provincie </w:t>
      </w:r>
      <w:r w:rsidR="00C0001F" w:rsidRPr="0025327E">
        <w:rPr>
          <w:rFonts w:ascii="Lucida Sans" w:hAnsi="Lucida Sans" w:cs="Arial"/>
          <w:snapToGrid w:val="0"/>
          <w:sz w:val="18"/>
          <w:szCs w:val="18"/>
          <w:lang w:val="nl-NL"/>
        </w:rPr>
        <w:t>Noord-</w:t>
      </w:r>
      <w:r w:rsidR="00CB6739" w:rsidRPr="0025327E">
        <w:rPr>
          <w:rFonts w:ascii="Lucida Sans" w:hAnsi="Lucida Sans" w:cs="Arial"/>
          <w:snapToGrid w:val="0"/>
          <w:sz w:val="18"/>
          <w:szCs w:val="18"/>
          <w:lang w:val="nl-NL"/>
        </w:rPr>
        <w:t xml:space="preserve">Holland </w:t>
      </w:r>
      <w:r w:rsidRPr="0025327E">
        <w:rPr>
          <w:rFonts w:ascii="Lucida Sans" w:hAnsi="Lucida Sans" w:cs="Arial"/>
          <w:snapToGrid w:val="0"/>
          <w:sz w:val="18"/>
          <w:szCs w:val="18"/>
          <w:lang w:val="nl-NL"/>
        </w:rPr>
        <w:t>(hierna: "</w:t>
      </w:r>
      <w:r w:rsidR="00AC0981" w:rsidRPr="0025327E">
        <w:rPr>
          <w:rFonts w:ascii="Lucida Sans" w:hAnsi="Lucida Sans" w:cs="Arial"/>
          <w:snapToGrid w:val="0"/>
          <w:sz w:val="18"/>
          <w:szCs w:val="18"/>
          <w:lang w:val="nl-NL"/>
        </w:rPr>
        <w:t>de Provincie</w:t>
      </w:r>
      <w:r w:rsidRPr="0025327E">
        <w:rPr>
          <w:rFonts w:ascii="Lucida Sans" w:hAnsi="Lucida Sans" w:cs="Arial"/>
          <w:snapToGrid w:val="0"/>
          <w:sz w:val="18"/>
          <w:szCs w:val="18"/>
          <w:lang w:val="nl-NL"/>
        </w:rPr>
        <w:t>") een Inschrijving ingediend in het kader van de</w:t>
      </w:r>
      <w:r w:rsidR="00CB6739" w:rsidRPr="0025327E">
        <w:rPr>
          <w:rFonts w:ascii="Lucida Sans" w:hAnsi="Lucida Sans" w:cs="Arial"/>
          <w:snapToGrid w:val="0"/>
          <w:sz w:val="18"/>
          <w:szCs w:val="18"/>
          <w:lang w:val="nl-NL"/>
        </w:rPr>
        <w:t xml:space="preserve"> Europese Aanbesteding OV-concessie </w:t>
      </w:r>
      <w:r w:rsidR="00BB7A6B">
        <w:rPr>
          <w:rFonts w:ascii="Lucida Sans" w:hAnsi="Lucida Sans" w:cs="Arial"/>
          <w:snapToGrid w:val="0"/>
          <w:sz w:val="18"/>
          <w:szCs w:val="18"/>
          <w:lang w:val="nl-NL"/>
        </w:rPr>
        <w:t>Gooi en Vechtstreek</w:t>
      </w:r>
      <w:r w:rsidR="00CB6739" w:rsidRPr="0025327E">
        <w:rPr>
          <w:rFonts w:ascii="Lucida Sans" w:hAnsi="Lucida Sans" w:cs="Arial"/>
          <w:snapToGrid w:val="0"/>
          <w:sz w:val="18"/>
          <w:szCs w:val="18"/>
          <w:lang w:val="nl-NL"/>
        </w:rPr>
        <w:t>;</w:t>
      </w:r>
    </w:p>
    <w:p w14:paraId="38A05AFA" w14:textId="77777777" w:rsidR="008A65B2" w:rsidRPr="0025327E" w:rsidRDefault="008A65B2" w:rsidP="0025327E">
      <w:pPr>
        <w:pStyle w:val="Nummering2"/>
        <w:numPr>
          <w:ilvl w:val="0"/>
          <w:numId w:val="0"/>
        </w:numPr>
        <w:spacing w:line="276" w:lineRule="auto"/>
        <w:rPr>
          <w:rFonts w:ascii="Lucida Sans" w:hAnsi="Lucida Sans" w:cs="Arial"/>
          <w:snapToGrid w:val="0"/>
          <w:sz w:val="18"/>
          <w:szCs w:val="18"/>
          <w:lang w:val="nl-NL"/>
        </w:rPr>
      </w:pPr>
    </w:p>
    <w:p w14:paraId="7ACF0940" w14:textId="265D1043" w:rsidR="008A65B2" w:rsidRPr="0025327E" w:rsidRDefault="008A65B2" w:rsidP="0025327E">
      <w:pPr>
        <w:pStyle w:val="Nummering2"/>
        <w:spacing w:line="276" w:lineRule="auto"/>
        <w:rPr>
          <w:rFonts w:ascii="Lucida Sans" w:hAnsi="Lucida Sans" w:cs="Arial"/>
          <w:snapToGrid w:val="0"/>
          <w:sz w:val="18"/>
          <w:szCs w:val="18"/>
          <w:lang w:val="nl-NL"/>
        </w:rPr>
      </w:pPr>
      <w:r w:rsidRPr="0025327E">
        <w:rPr>
          <w:rFonts w:ascii="Lucida Sans" w:hAnsi="Lucida Sans" w:cs="Arial"/>
          <w:snapToGrid w:val="0"/>
          <w:sz w:val="18"/>
          <w:szCs w:val="18"/>
          <w:lang w:val="nl-NL"/>
        </w:rPr>
        <w:t xml:space="preserve">Ten behoeve van deze aanbestedingsprocedure heeft </w:t>
      </w:r>
      <w:r w:rsidR="00475B46" w:rsidRPr="0025327E">
        <w:rPr>
          <w:rFonts w:ascii="Lucida Sans" w:hAnsi="Lucida Sans" w:cs="Arial"/>
          <w:snapToGrid w:val="0"/>
          <w:sz w:val="18"/>
          <w:szCs w:val="18"/>
          <w:lang w:val="nl-NL"/>
        </w:rPr>
        <w:t xml:space="preserve">Provincie </w:t>
      </w:r>
      <w:r w:rsidR="00E056CF" w:rsidRPr="0025327E">
        <w:rPr>
          <w:rFonts w:ascii="Lucida Sans" w:hAnsi="Lucida Sans" w:cs="Arial"/>
          <w:snapToGrid w:val="0"/>
          <w:sz w:val="18"/>
          <w:szCs w:val="18"/>
          <w:lang w:val="nl-NL"/>
        </w:rPr>
        <w:t>het document "</w:t>
      </w:r>
      <w:r w:rsidRPr="0025327E">
        <w:rPr>
          <w:rFonts w:ascii="Lucida Sans" w:hAnsi="Lucida Sans" w:cs="Arial"/>
          <w:snapToGrid w:val="0"/>
          <w:sz w:val="18"/>
          <w:szCs w:val="18"/>
          <w:lang w:val="nl-NL"/>
        </w:rPr>
        <w:t xml:space="preserve">Bestek </w:t>
      </w:r>
      <w:r w:rsidR="00CB6739" w:rsidRPr="0025327E">
        <w:rPr>
          <w:rFonts w:ascii="Lucida Sans" w:hAnsi="Lucida Sans" w:cs="Arial"/>
          <w:snapToGrid w:val="0"/>
          <w:sz w:val="18"/>
          <w:szCs w:val="18"/>
          <w:lang w:val="nl-NL"/>
        </w:rPr>
        <w:t xml:space="preserve">Europese Aanbesteding OV-concessie </w:t>
      </w:r>
      <w:r w:rsidR="00BB7A6B">
        <w:rPr>
          <w:rFonts w:ascii="Lucida Sans" w:hAnsi="Lucida Sans" w:cs="Arial"/>
          <w:snapToGrid w:val="0"/>
          <w:sz w:val="18"/>
          <w:szCs w:val="18"/>
          <w:lang w:val="nl-NL"/>
        </w:rPr>
        <w:t>Gooi en Vechtstreek</w:t>
      </w:r>
      <w:r w:rsidR="00E056CF" w:rsidRPr="0025327E">
        <w:rPr>
          <w:rFonts w:ascii="Lucida Sans" w:hAnsi="Lucida Sans" w:cs="Arial"/>
          <w:snapToGrid w:val="0"/>
          <w:sz w:val="18"/>
          <w:szCs w:val="18"/>
          <w:lang w:val="nl-NL"/>
        </w:rPr>
        <w:t>"</w:t>
      </w:r>
      <w:r w:rsidRPr="0025327E">
        <w:rPr>
          <w:rFonts w:ascii="Lucida Sans" w:hAnsi="Lucida Sans" w:cs="Arial"/>
          <w:snapToGrid w:val="0"/>
          <w:sz w:val="18"/>
          <w:szCs w:val="18"/>
          <w:lang w:val="nl-NL"/>
        </w:rPr>
        <w:t xml:space="preserve"> (</w:t>
      </w:r>
      <w:r w:rsidR="00C13552" w:rsidRPr="0025327E">
        <w:rPr>
          <w:rFonts w:ascii="Lucida Sans" w:hAnsi="Lucida Sans" w:cs="Arial"/>
          <w:snapToGrid w:val="0"/>
          <w:sz w:val="18"/>
          <w:szCs w:val="18"/>
          <w:lang w:val="nl-NL"/>
        </w:rPr>
        <w:t>hierna: "Bestek") opgesteld, dat</w:t>
      </w:r>
      <w:r w:rsidRPr="0025327E">
        <w:rPr>
          <w:rFonts w:ascii="Lucida Sans" w:hAnsi="Lucida Sans" w:cs="Arial"/>
          <w:snapToGrid w:val="0"/>
          <w:sz w:val="18"/>
          <w:szCs w:val="18"/>
          <w:lang w:val="nl-NL"/>
        </w:rPr>
        <w:t xml:space="preserve"> alle informatie bevat die relevant is voor Inschrijver om in het kader van de aanbesteding een Inschrijving te kunnen doen;</w:t>
      </w:r>
    </w:p>
    <w:p w14:paraId="73A2D3AF" w14:textId="77777777" w:rsidR="008A65B2" w:rsidRPr="0025327E" w:rsidRDefault="008A65B2" w:rsidP="0025327E">
      <w:pPr>
        <w:pStyle w:val="Nummering2"/>
        <w:numPr>
          <w:ilvl w:val="0"/>
          <w:numId w:val="0"/>
        </w:numPr>
        <w:spacing w:line="276" w:lineRule="auto"/>
        <w:rPr>
          <w:rFonts w:ascii="Lucida Sans" w:hAnsi="Lucida Sans" w:cs="Arial"/>
          <w:snapToGrid w:val="0"/>
          <w:sz w:val="18"/>
          <w:szCs w:val="18"/>
          <w:lang w:val="nl-NL"/>
        </w:rPr>
      </w:pPr>
    </w:p>
    <w:p w14:paraId="489FCF18" w14:textId="322A6880" w:rsidR="008A65B2" w:rsidRPr="0025327E" w:rsidRDefault="008A65B2" w:rsidP="0025327E">
      <w:pPr>
        <w:pStyle w:val="Nummering2"/>
        <w:spacing w:line="276" w:lineRule="auto"/>
        <w:rPr>
          <w:rFonts w:ascii="Lucida Sans" w:hAnsi="Lucida Sans" w:cs="Arial"/>
          <w:snapToGrid w:val="0"/>
          <w:sz w:val="18"/>
          <w:szCs w:val="18"/>
          <w:lang w:val="nl-NL"/>
        </w:rPr>
      </w:pPr>
      <w:r w:rsidRPr="0025327E">
        <w:rPr>
          <w:rFonts w:ascii="Lucida Sans" w:hAnsi="Lucida Sans" w:cs="Arial"/>
          <w:snapToGrid w:val="0"/>
          <w:sz w:val="18"/>
          <w:szCs w:val="18"/>
          <w:lang w:val="nl-NL"/>
        </w:rPr>
        <w:t xml:space="preserve">Krachtens het Bestek is de Inschrijver aan wie de </w:t>
      </w:r>
      <w:r w:rsidR="00CB6739" w:rsidRPr="0025327E">
        <w:rPr>
          <w:rFonts w:ascii="Lucida Sans" w:hAnsi="Lucida Sans" w:cs="Arial"/>
          <w:snapToGrid w:val="0"/>
          <w:sz w:val="18"/>
          <w:szCs w:val="18"/>
          <w:lang w:val="nl-NL"/>
        </w:rPr>
        <w:t>OV-</w:t>
      </w:r>
      <w:r w:rsidRPr="0025327E">
        <w:rPr>
          <w:rFonts w:ascii="Lucida Sans" w:hAnsi="Lucida Sans" w:cs="Arial"/>
          <w:snapToGrid w:val="0"/>
          <w:sz w:val="18"/>
          <w:szCs w:val="18"/>
          <w:lang w:val="nl-NL"/>
        </w:rPr>
        <w:t xml:space="preserve">Concessie </w:t>
      </w:r>
      <w:r w:rsidR="00BB7A6B">
        <w:rPr>
          <w:rFonts w:ascii="Lucida Sans" w:hAnsi="Lucida Sans" w:cs="Arial"/>
          <w:sz w:val="18"/>
          <w:szCs w:val="18"/>
          <w:lang w:val="nl-NL"/>
        </w:rPr>
        <w:t>Gooi en Vechtstreek</w:t>
      </w:r>
      <w:r w:rsidR="00CB6739" w:rsidRPr="0025327E">
        <w:rPr>
          <w:rFonts w:ascii="Lucida Sans" w:hAnsi="Lucida Sans" w:cs="Arial"/>
          <w:sz w:val="18"/>
          <w:szCs w:val="18"/>
          <w:lang w:val="nl-NL"/>
        </w:rPr>
        <w:t xml:space="preserve"> </w:t>
      </w:r>
      <w:r w:rsidR="004379D3" w:rsidRPr="0025327E">
        <w:rPr>
          <w:rFonts w:ascii="Lucida Sans" w:hAnsi="Lucida Sans" w:cs="Arial"/>
          <w:snapToGrid w:val="0"/>
          <w:sz w:val="18"/>
          <w:szCs w:val="18"/>
          <w:lang w:val="nl-NL"/>
        </w:rPr>
        <w:t xml:space="preserve">(hierna: "Concessie") </w:t>
      </w:r>
      <w:r w:rsidRPr="0025327E">
        <w:rPr>
          <w:rFonts w:ascii="Lucida Sans" w:hAnsi="Lucida Sans" w:cs="Arial"/>
          <w:snapToGrid w:val="0"/>
          <w:sz w:val="18"/>
          <w:szCs w:val="18"/>
          <w:lang w:val="nl-NL"/>
        </w:rPr>
        <w:t xml:space="preserve">zal worden </w:t>
      </w:r>
      <w:r w:rsidR="003A6E4F" w:rsidRPr="0025327E">
        <w:rPr>
          <w:rFonts w:ascii="Lucida Sans" w:hAnsi="Lucida Sans" w:cs="Arial"/>
          <w:snapToGrid w:val="0"/>
          <w:sz w:val="18"/>
          <w:szCs w:val="18"/>
          <w:lang w:val="nl-NL"/>
        </w:rPr>
        <w:t xml:space="preserve">verleend </w:t>
      </w:r>
      <w:r w:rsidRPr="0025327E">
        <w:rPr>
          <w:rFonts w:ascii="Lucida Sans" w:hAnsi="Lucida Sans" w:cs="Arial"/>
          <w:snapToGrid w:val="0"/>
          <w:sz w:val="18"/>
          <w:szCs w:val="18"/>
          <w:lang w:val="nl-NL"/>
        </w:rPr>
        <w:t xml:space="preserve">verplicht ten behoeve van de </w:t>
      </w:r>
      <w:r w:rsidR="00AC0981" w:rsidRPr="0025327E">
        <w:rPr>
          <w:rFonts w:ascii="Lucida Sans" w:hAnsi="Lucida Sans" w:cs="Arial"/>
          <w:snapToGrid w:val="0"/>
          <w:sz w:val="18"/>
          <w:szCs w:val="18"/>
          <w:lang w:val="nl-NL"/>
        </w:rPr>
        <w:t xml:space="preserve">Provincie </w:t>
      </w:r>
      <w:r w:rsidRPr="0025327E">
        <w:rPr>
          <w:rFonts w:ascii="Lucida Sans" w:hAnsi="Lucida Sans" w:cs="Arial"/>
          <w:snapToGrid w:val="0"/>
          <w:sz w:val="18"/>
          <w:szCs w:val="18"/>
          <w:lang w:val="nl-NL"/>
        </w:rPr>
        <w:t xml:space="preserve">een bankgarantie te doen stellen conform dit model tot zekerheid voor een juiste en/of volledige nakoming van de uit de Concessie voortvloeiende verplichtingen jegens de </w:t>
      </w:r>
      <w:r w:rsidR="00AC0981" w:rsidRPr="0025327E">
        <w:rPr>
          <w:rFonts w:ascii="Lucida Sans" w:hAnsi="Lucida Sans" w:cs="Arial"/>
          <w:snapToGrid w:val="0"/>
          <w:sz w:val="18"/>
          <w:szCs w:val="18"/>
          <w:lang w:val="nl-NL"/>
        </w:rPr>
        <w:t>Provincie</w:t>
      </w:r>
      <w:r w:rsidRPr="0025327E">
        <w:rPr>
          <w:rFonts w:ascii="Lucida Sans" w:hAnsi="Lucida Sans" w:cs="Arial"/>
          <w:snapToGrid w:val="0"/>
          <w:sz w:val="18"/>
          <w:szCs w:val="18"/>
          <w:lang w:val="nl-NL"/>
        </w:rPr>
        <w:t>;</w:t>
      </w:r>
    </w:p>
    <w:p w14:paraId="35D8A290" w14:textId="77777777" w:rsidR="008A65B2" w:rsidRPr="0025327E" w:rsidRDefault="008A65B2" w:rsidP="0025327E">
      <w:pPr>
        <w:pStyle w:val="Nummering2"/>
        <w:numPr>
          <w:ilvl w:val="0"/>
          <w:numId w:val="0"/>
        </w:numPr>
        <w:spacing w:line="276" w:lineRule="auto"/>
        <w:rPr>
          <w:rFonts w:ascii="Lucida Sans" w:hAnsi="Lucida Sans" w:cs="Arial"/>
          <w:snapToGrid w:val="0"/>
          <w:sz w:val="18"/>
          <w:szCs w:val="18"/>
          <w:lang w:val="nl-NL"/>
        </w:rPr>
      </w:pPr>
    </w:p>
    <w:p w14:paraId="52E135CB" w14:textId="7FEC77B0" w:rsidR="008A65B2" w:rsidRPr="0025327E" w:rsidRDefault="008A65B2" w:rsidP="0025327E">
      <w:pPr>
        <w:pStyle w:val="Nummering2"/>
        <w:spacing w:line="276" w:lineRule="auto"/>
        <w:rPr>
          <w:rFonts w:ascii="Lucida Sans" w:hAnsi="Lucida Sans" w:cs="Arial"/>
          <w:snapToGrid w:val="0"/>
          <w:sz w:val="18"/>
          <w:szCs w:val="18"/>
          <w:lang w:val="nl-NL"/>
        </w:rPr>
      </w:pPr>
      <w:r w:rsidRPr="0025327E">
        <w:rPr>
          <w:rFonts w:ascii="Lucida Sans" w:hAnsi="Lucida Sans" w:cs="Arial"/>
          <w:snapToGrid w:val="0"/>
          <w:sz w:val="18"/>
          <w:szCs w:val="18"/>
          <w:lang w:val="nl-NL"/>
        </w:rPr>
        <w:t xml:space="preserve">Ondergetekende is bereid de desbetreffende bankgarantie ten gunste van de </w:t>
      </w:r>
      <w:r w:rsidR="00AC0981" w:rsidRPr="0025327E">
        <w:rPr>
          <w:rFonts w:ascii="Lucida Sans" w:hAnsi="Lucida Sans" w:cs="Arial"/>
          <w:snapToGrid w:val="0"/>
          <w:sz w:val="18"/>
          <w:szCs w:val="18"/>
          <w:lang w:val="nl-NL"/>
        </w:rPr>
        <w:t xml:space="preserve">Provincie </w:t>
      </w:r>
      <w:r w:rsidRPr="0025327E">
        <w:rPr>
          <w:rFonts w:ascii="Lucida Sans" w:hAnsi="Lucida Sans" w:cs="Arial"/>
          <w:snapToGrid w:val="0"/>
          <w:sz w:val="18"/>
          <w:szCs w:val="18"/>
          <w:lang w:val="nl-NL"/>
        </w:rPr>
        <w:t>te stellen onder na te noemen voorwaarden;</w:t>
      </w:r>
    </w:p>
    <w:p w14:paraId="24D99187" w14:textId="77777777" w:rsidR="008A65B2" w:rsidRPr="0025327E" w:rsidRDefault="008A65B2" w:rsidP="0025327E">
      <w:pPr>
        <w:rPr>
          <w:rFonts w:cs="Arial"/>
          <w:snapToGrid w:val="0"/>
        </w:rPr>
      </w:pPr>
    </w:p>
    <w:p w14:paraId="49B0A748" w14:textId="77777777" w:rsidR="008A65B2" w:rsidRPr="0025327E" w:rsidRDefault="008A65B2" w:rsidP="0025327E">
      <w:pPr>
        <w:rPr>
          <w:rFonts w:cs="Arial"/>
        </w:rPr>
      </w:pPr>
      <w:r w:rsidRPr="0025327E">
        <w:rPr>
          <w:rFonts w:cs="Arial"/>
        </w:rPr>
        <w:t>VERKLAART ALS VOLGT:</w:t>
      </w:r>
    </w:p>
    <w:p w14:paraId="190E5AB0" w14:textId="77777777" w:rsidR="008A65B2" w:rsidRPr="0025327E" w:rsidRDefault="008A65B2" w:rsidP="0025327E">
      <w:pPr>
        <w:rPr>
          <w:rFonts w:cs="Arial"/>
          <w:snapToGrid w:val="0"/>
        </w:rPr>
      </w:pPr>
    </w:p>
    <w:p w14:paraId="56B9CA22" w14:textId="77777777" w:rsidR="008A65B2" w:rsidRPr="0025327E" w:rsidRDefault="008A65B2" w:rsidP="0025327E">
      <w:pPr>
        <w:pStyle w:val="Nummering"/>
        <w:widowControl/>
        <w:numPr>
          <w:ilvl w:val="0"/>
          <w:numId w:val="12"/>
        </w:numPr>
        <w:tabs>
          <w:tab w:val="clear" w:pos="425"/>
          <w:tab w:val="num" w:pos="360"/>
        </w:tabs>
        <w:autoSpaceDE/>
        <w:autoSpaceDN/>
        <w:adjustRightInd/>
        <w:spacing w:line="276" w:lineRule="auto"/>
        <w:rPr>
          <w:rFonts w:ascii="Lucida Sans" w:hAnsi="Lucida Sans" w:cs="Arial"/>
          <w:sz w:val="18"/>
          <w:szCs w:val="18"/>
          <w:lang w:val="nl-NL"/>
        </w:rPr>
      </w:pPr>
      <w:r w:rsidRPr="0025327E">
        <w:rPr>
          <w:rFonts w:ascii="Lucida Sans" w:hAnsi="Lucida Sans" w:cs="Arial"/>
          <w:sz w:val="18"/>
          <w:szCs w:val="18"/>
          <w:lang w:val="nl-NL"/>
        </w:rPr>
        <w:t>Termen en begrippen die in deze Bankgarantie worden gebruikt en waaraan in deze Bankgarantie geen betekenis is toegekend, hebben de betekenis die daaraan is toegekend in de Concessie en/of het Bestek.</w:t>
      </w:r>
    </w:p>
    <w:p w14:paraId="308C5D09" w14:textId="77777777" w:rsidR="008A65B2" w:rsidRPr="0025327E" w:rsidRDefault="008A65B2" w:rsidP="0025327E">
      <w:pPr>
        <w:pStyle w:val="Nummering"/>
        <w:numPr>
          <w:ilvl w:val="0"/>
          <w:numId w:val="0"/>
        </w:numPr>
        <w:spacing w:line="276" w:lineRule="auto"/>
        <w:rPr>
          <w:rFonts w:ascii="Lucida Sans" w:hAnsi="Lucida Sans" w:cs="Arial"/>
          <w:sz w:val="18"/>
          <w:szCs w:val="18"/>
          <w:lang w:val="nl-NL"/>
        </w:rPr>
      </w:pPr>
    </w:p>
    <w:p w14:paraId="13D9DE37" w14:textId="77777777" w:rsidR="008A65B2" w:rsidRPr="0025327E" w:rsidRDefault="008A65B2" w:rsidP="0025327E">
      <w:pPr>
        <w:pStyle w:val="Nummering"/>
        <w:widowControl/>
        <w:tabs>
          <w:tab w:val="clear" w:pos="425"/>
          <w:tab w:val="num" w:pos="360"/>
        </w:tabs>
        <w:autoSpaceDE/>
        <w:autoSpaceDN/>
        <w:adjustRightInd/>
        <w:spacing w:line="276" w:lineRule="auto"/>
        <w:ind w:left="360" w:hanging="360"/>
        <w:rPr>
          <w:rFonts w:ascii="Lucida Sans" w:hAnsi="Lucida Sans" w:cs="Arial"/>
          <w:sz w:val="18"/>
          <w:szCs w:val="18"/>
          <w:lang w:val="nl-NL"/>
        </w:rPr>
      </w:pPr>
      <w:r w:rsidRPr="0025327E">
        <w:rPr>
          <w:rFonts w:ascii="Lucida Sans" w:hAnsi="Lucida Sans" w:cs="Arial"/>
          <w:sz w:val="18"/>
          <w:szCs w:val="18"/>
          <w:lang w:val="nl-NL"/>
        </w:rPr>
        <w:t>De Bank heeft kennisgenomen van de inhoud van het Bestek en de (concept) Concessie.</w:t>
      </w:r>
    </w:p>
    <w:p w14:paraId="282EA372" w14:textId="77777777" w:rsidR="008A65B2" w:rsidRPr="0025327E" w:rsidRDefault="008A65B2" w:rsidP="0025327E">
      <w:pPr>
        <w:pStyle w:val="Nummering"/>
        <w:numPr>
          <w:ilvl w:val="0"/>
          <w:numId w:val="0"/>
        </w:numPr>
        <w:spacing w:line="276" w:lineRule="auto"/>
        <w:rPr>
          <w:rFonts w:ascii="Lucida Sans" w:hAnsi="Lucida Sans" w:cs="Arial"/>
          <w:sz w:val="18"/>
          <w:szCs w:val="18"/>
          <w:lang w:val="nl-NL"/>
        </w:rPr>
      </w:pPr>
    </w:p>
    <w:p w14:paraId="2041207C" w14:textId="67049D9A" w:rsidR="008A65B2" w:rsidRPr="0025327E" w:rsidRDefault="008A65B2" w:rsidP="0025327E">
      <w:pPr>
        <w:pStyle w:val="Nummering"/>
        <w:widowControl/>
        <w:tabs>
          <w:tab w:val="clear" w:pos="425"/>
          <w:tab w:val="num" w:pos="360"/>
        </w:tabs>
        <w:autoSpaceDE/>
        <w:autoSpaceDN/>
        <w:adjustRightInd/>
        <w:spacing w:line="276" w:lineRule="auto"/>
        <w:ind w:left="360" w:hanging="360"/>
        <w:rPr>
          <w:rFonts w:ascii="Lucida Sans" w:hAnsi="Lucida Sans" w:cs="Arial"/>
          <w:sz w:val="18"/>
          <w:szCs w:val="18"/>
          <w:lang w:val="nl-NL"/>
        </w:rPr>
      </w:pPr>
      <w:r w:rsidRPr="0025327E">
        <w:rPr>
          <w:rFonts w:ascii="Lucida Sans" w:hAnsi="Lucida Sans" w:cs="Arial"/>
          <w:sz w:val="18"/>
          <w:szCs w:val="18"/>
          <w:lang w:val="nl-NL"/>
        </w:rPr>
        <w:t xml:space="preserve">De Bank verbindt zich bij wijze van zelfstandige verbintenis onherroepelijk en onvoorwaardelijk op grond van deze Bankgarantie zonder enige korting, inhouding of verrekening telkenmale op eerste schriftelijk verzoek van of namens </w:t>
      </w:r>
      <w:r w:rsidR="00AC0981" w:rsidRPr="0025327E">
        <w:rPr>
          <w:rFonts w:ascii="Lucida Sans" w:hAnsi="Lucida Sans" w:cs="Arial"/>
          <w:sz w:val="18"/>
          <w:szCs w:val="18"/>
          <w:lang w:val="nl-NL"/>
        </w:rPr>
        <w:t xml:space="preserve">de </w:t>
      </w:r>
      <w:r w:rsidR="00AC0981" w:rsidRPr="0025327E">
        <w:rPr>
          <w:rFonts w:ascii="Lucida Sans" w:hAnsi="Lucida Sans" w:cs="Arial"/>
          <w:snapToGrid w:val="0"/>
          <w:sz w:val="18"/>
          <w:szCs w:val="18"/>
          <w:lang w:val="nl-NL"/>
        </w:rPr>
        <w:t>Provincie</w:t>
      </w:r>
      <w:r w:rsidRPr="0025327E">
        <w:rPr>
          <w:rFonts w:ascii="Lucida Sans" w:hAnsi="Lucida Sans" w:cs="Arial"/>
          <w:sz w:val="18"/>
          <w:szCs w:val="18"/>
          <w:lang w:val="nl-NL"/>
        </w:rPr>
        <w:t xml:space="preserve">, zonder opgaaf van redenen te verlangen of nader bewijs te vragen, aan </w:t>
      </w:r>
      <w:r w:rsidR="00AC0981" w:rsidRPr="0025327E">
        <w:rPr>
          <w:rFonts w:ascii="Lucida Sans" w:hAnsi="Lucida Sans" w:cs="Arial"/>
          <w:sz w:val="18"/>
          <w:szCs w:val="18"/>
          <w:lang w:val="nl-NL"/>
        </w:rPr>
        <w:t xml:space="preserve">de </w:t>
      </w:r>
      <w:r w:rsidR="00AC0981" w:rsidRPr="0025327E">
        <w:rPr>
          <w:rFonts w:ascii="Lucida Sans" w:hAnsi="Lucida Sans" w:cs="Arial"/>
          <w:snapToGrid w:val="0"/>
          <w:sz w:val="18"/>
          <w:szCs w:val="18"/>
          <w:lang w:val="nl-NL"/>
        </w:rPr>
        <w:t>Provincie</w:t>
      </w:r>
      <w:r w:rsidR="00AC0981" w:rsidRPr="0025327E">
        <w:rPr>
          <w:rFonts w:ascii="Lucida Sans" w:hAnsi="Lucida Sans" w:cs="Arial"/>
          <w:sz w:val="18"/>
          <w:szCs w:val="18"/>
          <w:lang w:val="nl-NL"/>
        </w:rPr>
        <w:t xml:space="preserve"> </w:t>
      </w:r>
      <w:r w:rsidRPr="0025327E">
        <w:rPr>
          <w:rFonts w:ascii="Lucida Sans" w:hAnsi="Lucida Sans" w:cs="Arial"/>
          <w:sz w:val="18"/>
          <w:szCs w:val="18"/>
          <w:lang w:val="nl-NL"/>
        </w:rPr>
        <w:t xml:space="preserve">te betalen het bedrag dat </w:t>
      </w:r>
      <w:r w:rsidR="00AC0981" w:rsidRPr="0025327E">
        <w:rPr>
          <w:rFonts w:ascii="Lucida Sans" w:hAnsi="Lucida Sans" w:cs="Arial"/>
          <w:sz w:val="18"/>
          <w:szCs w:val="18"/>
          <w:lang w:val="nl-NL"/>
        </w:rPr>
        <w:t xml:space="preserve">de </w:t>
      </w:r>
      <w:r w:rsidR="00AC0981" w:rsidRPr="0025327E">
        <w:rPr>
          <w:rFonts w:ascii="Lucida Sans" w:hAnsi="Lucida Sans" w:cs="Arial"/>
          <w:snapToGrid w:val="0"/>
          <w:sz w:val="18"/>
          <w:szCs w:val="18"/>
          <w:lang w:val="nl-NL"/>
        </w:rPr>
        <w:t>Provincie</w:t>
      </w:r>
      <w:r w:rsidR="00AC0981" w:rsidRPr="0025327E">
        <w:rPr>
          <w:rFonts w:ascii="Lucida Sans" w:hAnsi="Lucida Sans" w:cs="Arial"/>
          <w:sz w:val="18"/>
          <w:szCs w:val="18"/>
          <w:lang w:val="nl-NL"/>
        </w:rPr>
        <w:t xml:space="preserve"> </w:t>
      </w:r>
      <w:r w:rsidRPr="0025327E">
        <w:rPr>
          <w:rFonts w:ascii="Lucida Sans" w:hAnsi="Lucida Sans" w:cs="Arial"/>
          <w:sz w:val="18"/>
          <w:szCs w:val="18"/>
          <w:lang w:val="nl-NL"/>
        </w:rPr>
        <w:t xml:space="preserve">schriftelijk naar zijn oordeel verklaart te vorderen te hebben van Inschrijver uit hoofde van de Concessie, zonder enig ander bewijs van verschuldigdheid of enige ingebrekestelling te verlangen en zonder dat rechterlijke tussenkomst is vereist. De Bank komt in geen geval een beroep toe op de onderliggende rechtsverhouding tussen de </w:t>
      </w:r>
      <w:r w:rsidR="00AC0981" w:rsidRPr="0025327E">
        <w:rPr>
          <w:rFonts w:ascii="Lucida Sans" w:hAnsi="Lucida Sans" w:cs="Arial"/>
          <w:snapToGrid w:val="0"/>
          <w:sz w:val="18"/>
          <w:szCs w:val="18"/>
          <w:lang w:val="nl-NL"/>
        </w:rPr>
        <w:t>Provincie</w:t>
      </w:r>
      <w:r w:rsidR="00AC0981" w:rsidRPr="0025327E">
        <w:rPr>
          <w:rFonts w:ascii="Lucida Sans" w:hAnsi="Lucida Sans" w:cs="Arial"/>
          <w:sz w:val="18"/>
          <w:szCs w:val="18"/>
          <w:lang w:val="nl-NL"/>
        </w:rPr>
        <w:t xml:space="preserve"> </w:t>
      </w:r>
      <w:r w:rsidRPr="0025327E">
        <w:rPr>
          <w:rFonts w:ascii="Lucida Sans" w:hAnsi="Lucida Sans" w:cs="Arial"/>
          <w:sz w:val="18"/>
          <w:szCs w:val="18"/>
          <w:lang w:val="nl-NL"/>
        </w:rPr>
        <w:t>en Inschrijver.</w:t>
      </w:r>
    </w:p>
    <w:p w14:paraId="7D88073D" w14:textId="77777777" w:rsidR="008A65B2" w:rsidRPr="0025327E" w:rsidRDefault="008A65B2" w:rsidP="0025327E">
      <w:pPr>
        <w:pStyle w:val="Nummering"/>
        <w:numPr>
          <w:ilvl w:val="0"/>
          <w:numId w:val="0"/>
        </w:numPr>
        <w:spacing w:line="276" w:lineRule="auto"/>
        <w:rPr>
          <w:rFonts w:ascii="Lucida Sans" w:hAnsi="Lucida Sans" w:cs="Arial"/>
          <w:sz w:val="18"/>
          <w:szCs w:val="18"/>
          <w:lang w:val="nl-NL"/>
        </w:rPr>
      </w:pPr>
    </w:p>
    <w:p w14:paraId="668AB953" w14:textId="77777777" w:rsidR="008A65B2" w:rsidRPr="0025327E" w:rsidRDefault="008A65B2" w:rsidP="0025327E">
      <w:pPr>
        <w:pStyle w:val="Nummering"/>
        <w:widowControl/>
        <w:tabs>
          <w:tab w:val="clear" w:pos="425"/>
          <w:tab w:val="num" w:pos="360"/>
        </w:tabs>
        <w:autoSpaceDE/>
        <w:autoSpaceDN/>
        <w:adjustRightInd/>
        <w:spacing w:line="276" w:lineRule="auto"/>
        <w:ind w:left="360" w:hanging="360"/>
        <w:rPr>
          <w:rFonts w:ascii="Lucida Sans" w:hAnsi="Lucida Sans" w:cs="Arial"/>
          <w:sz w:val="18"/>
          <w:szCs w:val="18"/>
          <w:lang w:val="nl-NL"/>
        </w:rPr>
      </w:pPr>
      <w:r w:rsidRPr="0025327E">
        <w:rPr>
          <w:rFonts w:ascii="Lucida Sans" w:hAnsi="Lucida Sans" w:cs="Arial"/>
          <w:sz w:val="18"/>
          <w:szCs w:val="18"/>
          <w:lang w:val="nl-NL"/>
        </w:rPr>
        <w:t>Schriftelijke mededelingen dienen de Bank te bereiken op het adres [ _________ ].</w:t>
      </w:r>
    </w:p>
    <w:p w14:paraId="72F4A341" w14:textId="77777777" w:rsidR="008A65B2" w:rsidRPr="0025327E" w:rsidRDefault="008A65B2" w:rsidP="0025327E">
      <w:pPr>
        <w:pStyle w:val="Nummering"/>
        <w:numPr>
          <w:ilvl w:val="0"/>
          <w:numId w:val="0"/>
        </w:numPr>
        <w:spacing w:line="276" w:lineRule="auto"/>
        <w:rPr>
          <w:rFonts w:ascii="Lucida Sans" w:hAnsi="Lucida Sans" w:cs="Arial"/>
          <w:sz w:val="18"/>
          <w:szCs w:val="18"/>
          <w:lang w:val="nl-NL"/>
        </w:rPr>
      </w:pPr>
    </w:p>
    <w:p w14:paraId="2E27E95A" w14:textId="3B4FDEC9" w:rsidR="008A65B2" w:rsidRPr="0025327E" w:rsidRDefault="008A65B2" w:rsidP="0025327E">
      <w:pPr>
        <w:pStyle w:val="Nummering"/>
        <w:widowControl/>
        <w:tabs>
          <w:tab w:val="clear" w:pos="425"/>
          <w:tab w:val="num" w:pos="360"/>
        </w:tabs>
        <w:autoSpaceDE/>
        <w:autoSpaceDN/>
        <w:adjustRightInd/>
        <w:spacing w:line="276" w:lineRule="auto"/>
        <w:ind w:left="360" w:hanging="360"/>
        <w:rPr>
          <w:rFonts w:ascii="Lucida Sans" w:hAnsi="Lucida Sans" w:cs="Arial"/>
          <w:sz w:val="18"/>
          <w:szCs w:val="18"/>
          <w:lang w:val="nl-NL"/>
        </w:rPr>
      </w:pPr>
      <w:r w:rsidRPr="0025327E">
        <w:rPr>
          <w:rFonts w:ascii="Lucida Sans" w:hAnsi="Lucida Sans" w:cs="Arial"/>
          <w:sz w:val="18"/>
          <w:szCs w:val="18"/>
          <w:lang w:val="nl-NL"/>
        </w:rPr>
        <w:t xml:space="preserve">De verplichtingen van de Bank voortvloeiende uit deze Bankgarantie en de rechten van </w:t>
      </w:r>
      <w:r w:rsidR="00AC0981" w:rsidRPr="0025327E">
        <w:rPr>
          <w:rFonts w:ascii="Lucida Sans" w:hAnsi="Lucida Sans" w:cs="Arial"/>
          <w:sz w:val="18"/>
          <w:szCs w:val="18"/>
          <w:lang w:val="nl-NL"/>
        </w:rPr>
        <w:t xml:space="preserve">de </w:t>
      </w:r>
      <w:r w:rsidR="00AC0981" w:rsidRPr="0025327E">
        <w:rPr>
          <w:rFonts w:ascii="Lucida Sans" w:hAnsi="Lucida Sans" w:cs="Arial"/>
          <w:snapToGrid w:val="0"/>
          <w:sz w:val="18"/>
          <w:szCs w:val="18"/>
          <w:lang w:val="nl-NL"/>
        </w:rPr>
        <w:t>Provincie</w:t>
      </w:r>
      <w:r w:rsidR="00AC0981" w:rsidRPr="0025327E">
        <w:rPr>
          <w:rFonts w:ascii="Lucida Sans" w:hAnsi="Lucida Sans" w:cs="Arial"/>
          <w:sz w:val="18"/>
          <w:szCs w:val="18"/>
          <w:lang w:val="nl-NL"/>
        </w:rPr>
        <w:t xml:space="preserve"> </w:t>
      </w:r>
      <w:r w:rsidRPr="0025327E">
        <w:rPr>
          <w:rFonts w:ascii="Lucida Sans" w:hAnsi="Lucida Sans" w:cs="Arial"/>
          <w:sz w:val="18"/>
          <w:szCs w:val="18"/>
          <w:lang w:val="nl-NL"/>
        </w:rPr>
        <w:t>voortvloeiende uit deze Bankga</w:t>
      </w:r>
      <w:bookmarkStart w:id="15" w:name="OpenAt"/>
      <w:bookmarkEnd w:id="15"/>
      <w:r w:rsidRPr="0025327E">
        <w:rPr>
          <w:rFonts w:ascii="Lucida Sans" w:hAnsi="Lucida Sans" w:cs="Arial"/>
          <w:sz w:val="18"/>
          <w:szCs w:val="18"/>
          <w:lang w:val="nl-NL"/>
        </w:rPr>
        <w:t>rantie blijven onverminderd van kracht ingeval van surséance van betaling, faillissement of ontbinding van Inschrijver c.q. enige wijziging in de zeggenschap van Inschrijver c.q. enige wijziging in de onderneming van Inschrijver in welke zin dan ook.</w:t>
      </w:r>
    </w:p>
    <w:p w14:paraId="4C2FFB89" w14:textId="5ACE222F" w:rsidR="008A65B2" w:rsidRPr="0025327E" w:rsidRDefault="008A65B2" w:rsidP="0025327E">
      <w:pPr>
        <w:pStyle w:val="Nummering"/>
        <w:widowControl/>
        <w:tabs>
          <w:tab w:val="clear" w:pos="425"/>
          <w:tab w:val="num" w:pos="360"/>
        </w:tabs>
        <w:autoSpaceDE/>
        <w:autoSpaceDN/>
        <w:adjustRightInd/>
        <w:spacing w:line="276" w:lineRule="auto"/>
        <w:ind w:left="360" w:hanging="360"/>
        <w:rPr>
          <w:rFonts w:ascii="Lucida Sans" w:hAnsi="Lucida Sans" w:cs="Arial"/>
          <w:sz w:val="18"/>
          <w:szCs w:val="18"/>
          <w:lang w:val="nl-NL"/>
        </w:rPr>
      </w:pPr>
      <w:r w:rsidRPr="009C322C">
        <w:rPr>
          <w:rFonts w:ascii="Lucida Sans" w:hAnsi="Lucida Sans" w:cs="Arial"/>
          <w:sz w:val="18"/>
          <w:szCs w:val="18"/>
          <w:lang w:val="nl-NL"/>
        </w:rPr>
        <w:t>Deze Bankgarantie wordt g</w:t>
      </w:r>
      <w:r w:rsidR="005A6DB1" w:rsidRPr="009C322C">
        <w:rPr>
          <w:rFonts w:ascii="Lucida Sans" w:hAnsi="Lucida Sans" w:cs="Arial"/>
          <w:sz w:val="18"/>
          <w:szCs w:val="18"/>
          <w:lang w:val="nl-NL"/>
        </w:rPr>
        <w:t>esteld voor een bedrag van EUR 1.5</w:t>
      </w:r>
      <w:r w:rsidRPr="009C322C">
        <w:rPr>
          <w:rFonts w:ascii="Lucida Sans" w:hAnsi="Lucida Sans" w:cs="Arial"/>
          <w:sz w:val="18"/>
          <w:szCs w:val="18"/>
          <w:lang w:val="nl-NL"/>
        </w:rPr>
        <w:t xml:space="preserve">00.000 (zegge: </w:t>
      </w:r>
      <w:r w:rsidR="005A6DB1" w:rsidRPr="009C322C">
        <w:rPr>
          <w:rFonts w:ascii="Lucida Sans" w:hAnsi="Lucida Sans" w:cs="Arial"/>
          <w:sz w:val="18"/>
          <w:szCs w:val="18"/>
          <w:lang w:val="nl-NL"/>
        </w:rPr>
        <w:t xml:space="preserve">anderhalf </w:t>
      </w:r>
      <w:r w:rsidRPr="009C322C">
        <w:rPr>
          <w:rFonts w:ascii="Lucida Sans" w:hAnsi="Lucida Sans" w:cs="Arial"/>
          <w:sz w:val="18"/>
          <w:szCs w:val="18"/>
          <w:lang w:val="nl-NL"/>
        </w:rPr>
        <w:t xml:space="preserve">miljoen euro). Indien de Bank </w:t>
      </w:r>
      <w:r w:rsidR="00AC0981" w:rsidRPr="009C322C">
        <w:rPr>
          <w:rFonts w:ascii="Lucida Sans" w:hAnsi="Lucida Sans" w:cs="Arial"/>
          <w:sz w:val="18"/>
          <w:szCs w:val="18"/>
          <w:lang w:val="nl-NL"/>
        </w:rPr>
        <w:t xml:space="preserve">de </w:t>
      </w:r>
      <w:r w:rsidR="00AC0981" w:rsidRPr="009C322C">
        <w:rPr>
          <w:rFonts w:ascii="Lucida Sans" w:hAnsi="Lucida Sans" w:cs="Arial"/>
          <w:snapToGrid w:val="0"/>
          <w:sz w:val="18"/>
          <w:szCs w:val="18"/>
          <w:lang w:val="nl-NL"/>
        </w:rPr>
        <w:t>Provincie</w:t>
      </w:r>
      <w:r w:rsidR="00AC0981" w:rsidRPr="009C322C">
        <w:rPr>
          <w:rFonts w:ascii="Lucida Sans" w:hAnsi="Lucida Sans" w:cs="Arial"/>
          <w:sz w:val="18"/>
          <w:szCs w:val="18"/>
          <w:lang w:val="nl-NL"/>
        </w:rPr>
        <w:t xml:space="preserve"> </w:t>
      </w:r>
      <w:r w:rsidRPr="009C322C">
        <w:rPr>
          <w:rFonts w:ascii="Lucida Sans" w:hAnsi="Lucida Sans" w:cs="Arial"/>
          <w:sz w:val="18"/>
          <w:szCs w:val="18"/>
          <w:lang w:val="nl-NL"/>
        </w:rPr>
        <w:t xml:space="preserve">uit hoofde van deze Bankgarantie een bedrag heeft betaald, </w:t>
      </w:r>
      <w:r w:rsidRPr="0025327E">
        <w:rPr>
          <w:rFonts w:ascii="Lucida Sans" w:hAnsi="Lucida Sans" w:cs="Arial"/>
          <w:sz w:val="18"/>
          <w:szCs w:val="18"/>
          <w:lang w:val="nl-NL"/>
        </w:rPr>
        <w:lastRenderedPageBreak/>
        <w:t>blijft deze Bankgarantie van kracht, met dien verstande dat het maximumbedrag verminderd zal zijn met het bedrag van de betaling.</w:t>
      </w:r>
    </w:p>
    <w:p w14:paraId="67D18870" w14:textId="77777777" w:rsidR="008A65B2" w:rsidRPr="0025327E" w:rsidRDefault="008A65B2" w:rsidP="0025327E">
      <w:pPr>
        <w:pStyle w:val="Nummering"/>
        <w:numPr>
          <w:ilvl w:val="0"/>
          <w:numId w:val="0"/>
        </w:numPr>
        <w:spacing w:line="276" w:lineRule="auto"/>
        <w:rPr>
          <w:rFonts w:ascii="Lucida Sans" w:hAnsi="Lucida Sans" w:cs="Arial"/>
          <w:sz w:val="18"/>
          <w:szCs w:val="18"/>
          <w:lang w:val="nl-NL"/>
        </w:rPr>
      </w:pPr>
    </w:p>
    <w:p w14:paraId="6C6C3070" w14:textId="77777777" w:rsidR="008A65B2" w:rsidRPr="0025327E" w:rsidRDefault="008A65B2" w:rsidP="0025327E">
      <w:pPr>
        <w:pStyle w:val="Nummering"/>
        <w:widowControl/>
        <w:tabs>
          <w:tab w:val="clear" w:pos="425"/>
          <w:tab w:val="num" w:pos="360"/>
        </w:tabs>
        <w:autoSpaceDE/>
        <w:autoSpaceDN/>
        <w:adjustRightInd/>
        <w:spacing w:line="276" w:lineRule="auto"/>
        <w:ind w:left="360" w:hanging="360"/>
        <w:rPr>
          <w:rFonts w:ascii="Lucida Sans" w:hAnsi="Lucida Sans" w:cs="Arial"/>
          <w:sz w:val="18"/>
          <w:szCs w:val="18"/>
          <w:lang w:val="nl-NL"/>
        </w:rPr>
      </w:pPr>
      <w:r w:rsidRPr="0025327E">
        <w:rPr>
          <w:rFonts w:ascii="Lucida Sans" w:hAnsi="Lucida Sans" w:cs="Arial"/>
          <w:sz w:val="18"/>
          <w:szCs w:val="18"/>
          <w:lang w:val="nl-NL"/>
        </w:rPr>
        <w:t>Het bedrag waarvoor deze Bankgarantie geldig is, is niet aan indexering onderhevig.</w:t>
      </w:r>
    </w:p>
    <w:p w14:paraId="0D8B2D48" w14:textId="77777777" w:rsidR="008A65B2" w:rsidRPr="0025327E" w:rsidRDefault="008A65B2" w:rsidP="0025327E">
      <w:pPr>
        <w:pStyle w:val="Nummering"/>
        <w:numPr>
          <w:ilvl w:val="0"/>
          <w:numId w:val="0"/>
        </w:numPr>
        <w:spacing w:line="276" w:lineRule="auto"/>
        <w:rPr>
          <w:rFonts w:ascii="Lucida Sans" w:hAnsi="Lucida Sans" w:cs="Arial"/>
          <w:sz w:val="18"/>
          <w:szCs w:val="18"/>
          <w:lang w:val="nl-NL"/>
        </w:rPr>
      </w:pPr>
    </w:p>
    <w:p w14:paraId="2F54C88C" w14:textId="6606BA06" w:rsidR="008A65B2" w:rsidRPr="0025327E" w:rsidRDefault="008A65B2" w:rsidP="0025327E">
      <w:pPr>
        <w:pStyle w:val="Nummering"/>
        <w:widowControl/>
        <w:tabs>
          <w:tab w:val="clear" w:pos="425"/>
          <w:tab w:val="num" w:pos="360"/>
        </w:tabs>
        <w:autoSpaceDE/>
        <w:autoSpaceDN/>
        <w:adjustRightInd/>
        <w:spacing w:line="276" w:lineRule="auto"/>
        <w:ind w:left="360" w:hanging="360"/>
        <w:rPr>
          <w:rFonts w:ascii="Lucida Sans" w:hAnsi="Lucida Sans" w:cs="Arial"/>
          <w:sz w:val="18"/>
          <w:szCs w:val="18"/>
          <w:lang w:val="nl-NL"/>
        </w:rPr>
      </w:pPr>
      <w:r w:rsidRPr="0025327E">
        <w:rPr>
          <w:rFonts w:ascii="Lucida Sans" w:hAnsi="Lucida Sans" w:cs="Arial"/>
          <w:sz w:val="18"/>
          <w:szCs w:val="18"/>
          <w:lang w:val="nl-NL"/>
        </w:rPr>
        <w:t xml:space="preserve">Deze Bankgarantie vervalt indien </w:t>
      </w:r>
      <w:r w:rsidR="00AC0981" w:rsidRPr="0025327E">
        <w:rPr>
          <w:rFonts w:ascii="Lucida Sans" w:hAnsi="Lucida Sans" w:cs="Arial"/>
          <w:sz w:val="18"/>
          <w:szCs w:val="18"/>
          <w:lang w:val="nl-NL"/>
        </w:rPr>
        <w:t xml:space="preserve">de </w:t>
      </w:r>
      <w:r w:rsidR="00AC0981" w:rsidRPr="0025327E">
        <w:rPr>
          <w:rFonts w:ascii="Lucida Sans" w:hAnsi="Lucida Sans" w:cs="Arial"/>
          <w:snapToGrid w:val="0"/>
          <w:sz w:val="18"/>
          <w:szCs w:val="18"/>
          <w:lang w:val="nl-NL"/>
        </w:rPr>
        <w:t>Provincie</w:t>
      </w:r>
      <w:r w:rsidR="00AC0981" w:rsidRPr="0025327E">
        <w:rPr>
          <w:rFonts w:ascii="Lucida Sans" w:hAnsi="Lucida Sans" w:cs="Arial"/>
          <w:sz w:val="18"/>
          <w:szCs w:val="18"/>
          <w:lang w:val="nl-NL"/>
        </w:rPr>
        <w:t xml:space="preserve"> </w:t>
      </w:r>
      <w:r w:rsidRPr="0025327E">
        <w:rPr>
          <w:rFonts w:ascii="Lucida Sans" w:hAnsi="Lucida Sans" w:cs="Arial"/>
          <w:sz w:val="18"/>
          <w:szCs w:val="18"/>
          <w:lang w:val="nl-NL"/>
        </w:rPr>
        <w:t>schriftelijk heeft medegedeeld aan de Bank geen aanspraak meer te maken op betaling uit hoofde van de</w:t>
      </w:r>
      <w:r w:rsidR="00ED1F35" w:rsidRPr="0025327E">
        <w:rPr>
          <w:rFonts w:ascii="Lucida Sans" w:hAnsi="Lucida Sans" w:cs="Arial"/>
          <w:sz w:val="18"/>
          <w:szCs w:val="18"/>
          <w:lang w:val="nl-NL"/>
        </w:rPr>
        <w:t xml:space="preserve"> Bankgarantie, doch uiterlijk </w:t>
      </w:r>
      <w:r w:rsidR="008F5DB2" w:rsidRPr="00A00EBB">
        <w:rPr>
          <w:rFonts w:ascii="Lucida Sans" w:hAnsi="Lucida Sans" w:cs="Arial"/>
          <w:color w:val="FF0000"/>
          <w:sz w:val="18"/>
          <w:szCs w:val="18"/>
          <w:lang w:val="nl-NL"/>
        </w:rPr>
        <w:t xml:space="preserve">op 11 oktober 2021 [vraag 28, NvI 1] (is </w:t>
      </w:r>
      <w:r w:rsidR="004379D3" w:rsidRPr="0025327E">
        <w:rPr>
          <w:rFonts w:ascii="Lucida Sans" w:hAnsi="Lucida Sans" w:cs="Arial"/>
          <w:sz w:val="18"/>
          <w:szCs w:val="18"/>
          <w:lang w:val="nl-NL"/>
        </w:rPr>
        <w:t xml:space="preserve">3 </w:t>
      </w:r>
      <w:r w:rsidRPr="0025327E">
        <w:rPr>
          <w:rFonts w:ascii="Lucida Sans" w:hAnsi="Lucida Sans" w:cs="Arial"/>
          <w:sz w:val="18"/>
          <w:szCs w:val="18"/>
          <w:lang w:val="nl-NL"/>
        </w:rPr>
        <w:t xml:space="preserve">maanden na </w:t>
      </w:r>
      <w:r w:rsidR="004379D3" w:rsidRPr="0025327E">
        <w:rPr>
          <w:rFonts w:ascii="Lucida Sans" w:hAnsi="Lucida Sans" w:cs="Arial"/>
          <w:sz w:val="18"/>
          <w:szCs w:val="18"/>
          <w:lang w:val="nl-NL"/>
        </w:rPr>
        <w:t>de</w:t>
      </w:r>
      <w:r w:rsidR="00F3497D">
        <w:rPr>
          <w:rFonts w:ascii="Lucida Sans" w:hAnsi="Lucida Sans" w:cs="Arial"/>
          <w:sz w:val="18"/>
          <w:szCs w:val="18"/>
          <w:lang w:val="nl-NL"/>
        </w:rPr>
        <w:t xml:space="preserve"> </w:t>
      </w:r>
      <w:r w:rsidR="00F3497D" w:rsidRPr="00F3497D">
        <w:rPr>
          <w:rFonts w:ascii="Lucida Sans" w:hAnsi="Lucida Sans" w:cs="Arial"/>
          <w:color w:val="FF0000"/>
          <w:sz w:val="18"/>
          <w:szCs w:val="18"/>
          <w:lang w:val="nl-NL"/>
        </w:rPr>
        <w:t>voorziene</w:t>
      </w:r>
      <w:r w:rsidR="004379D3" w:rsidRPr="0025327E">
        <w:rPr>
          <w:rFonts w:ascii="Lucida Sans" w:hAnsi="Lucida Sans" w:cs="Arial"/>
          <w:sz w:val="18"/>
          <w:szCs w:val="18"/>
          <w:lang w:val="nl-NL"/>
        </w:rPr>
        <w:t xml:space="preserve"> start </w:t>
      </w:r>
      <w:r w:rsidR="00AC0981" w:rsidRPr="0025327E">
        <w:rPr>
          <w:rFonts w:ascii="Lucida Sans" w:hAnsi="Lucida Sans" w:cs="Arial"/>
          <w:sz w:val="18"/>
          <w:szCs w:val="18"/>
          <w:lang w:val="nl-NL"/>
        </w:rPr>
        <w:t xml:space="preserve">van de uitvoering van de Dienstverlening op grond </w:t>
      </w:r>
      <w:r w:rsidRPr="0025327E">
        <w:rPr>
          <w:rFonts w:ascii="Lucida Sans" w:hAnsi="Lucida Sans" w:cs="Arial"/>
          <w:sz w:val="18"/>
          <w:szCs w:val="18"/>
          <w:lang w:val="nl-NL"/>
        </w:rPr>
        <w:t>van de Concessie</w:t>
      </w:r>
      <w:r w:rsidR="008F5DB2" w:rsidRPr="00A00EBB">
        <w:rPr>
          <w:rFonts w:ascii="Lucida Sans" w:hAnsi="Lucida Sans" w:cs="Arial"/>
          <w:color w:val="FF0000"/>
          <w:sz w:val="18"/>
          <w:szCs w:val="18"/>
          <w:lang w:val="nl-NL"/>
        </w:rPr>
        <w:t>)</w:t>
      </w:r>
      <w:r w:rsidRPr="0025327E">
        <w:rPr>
          <w:rFonts w:ascii="Lucida Sans" w:hAnsi="Lucida Sans" w:cs="Arial"/>
          <w:sz w:val="18"/>
          <w:szCs w:val="18"/>
          <w:lang w:val="nl-NL"/>
        </w:rPr>
        <w:t>.</w:t>
      </w:r>
    </w:p>
    <w:p w14:paraId="629E6ED6" w14:textId="77777777" w:rsidR="008A65B2" w:rsidRPr="0025327E" w:rsidRDefault="008A65B2" w:rsidP="0025327E">
      <w:pPr>
        <w:pStyle w:val="Nummering"/>
        <w:numPr>
          <w:ilvl w:val="0"/>
          <w:numId w:val="0"/>
        </w:numPr>
        <w:spacing w:line="276" w:lineRule="auto"/>
        <w:ind w:left="425" w:hanging="425"/>
        <w:rPr>
          <w:rFonts w:ascii="Lucida Sans" w:hAnsi="Lucida Sans" w:cs="Arial"/>
          <w:sz w:val="18"/>
          <w:szCs w:val="18"/>
          <w:lang w:val="nl-NL"/>
        </w:rPr>
      </w:pPr>
    </w:p>
    <w:p w14:paraId="730EE89F" w14:textId="6F6929BB" w:rsidR="008A65B2" w:rsidRPr="0025327E" w:rsidRDefault="008A65B2" w:rsidP="0025327E">
      <w:pPr>
        <w:pStyle w:val="Nummering"/>
        <w:widowControl/>
        <w:tabs>
          <w:tab w:val="clear" w:pos="425"/>
          <w:tab w:val="num" w:pos="360"/>
        </w:tabs>
        <w:autoSpaceDE/>
        <w:autoSpaceDN/>
        <w:adjustRightInd/>
        <w:spacing w:line="276" w:lineRule="auto"/>
        <w:ind w:left="360" w:hanging="360"/>
        <w:rPr>
          <w:rFonts w:ascii="Lucida Sans" w:hAnsi="Lucida Sans" w:cs="Arial"/>
          <w:sz w:val="18"/>
          <w:szCs w:val="18"/>
          <w:lang w:val="nl-NL"/>
        </w:rPr>
      </w:pPr>
      <w:r w:rsidRPr="0025327E">
        <w:rPr>
          <w:rFonts w:ascii="Lucida Sans" w:hAnsi="Lucida Sans" w:cs="Arial"/>
          <w:sz w:val="18"/>
          <w:szCs w:val="18"/>
          <w:lang w:val="nl-NL"/>
        </w:rPr>
        <w:t xml:space="preserve">Na verval van deze Bankgarantie kan </w:t>
      </w:r>
      <w:r w:rsidR="00AC0981" w:rsidRPr="0025327E">
        <w:rPr>
          <w:rFonts w:ascii="Lucida Sans" w:hAnsi="Lucida Sans" w:cs="Arial"/>
          <w:sz w:val="18"/>
          <w:szCs w:val="18"/>
          <w:lang w:val="nl-NL"/>
        </w:rPr>
        <w:t xml:space="preserve">de </w:t>
      </w:r>
      <w:r w:rsidR="00AC0981" w:rsidRPr="0025327E">
        <w:rPr>
          <w:rFonts w:ascii="Lucida Sans" w:hAnsi="Lucida Sans" w:cs="Arial"/>
          <w:snapToGrid w:val="0"/>
          <w:sz w:val="18"/>
          <w:szCs w:val="18"/>
          <w:lang w:val="nl-NL"/>
        </w:rPr>
        <w:t>Provincie</w:t>
      </w:r>
      <w:r w:rsidR="00AC0981" w:rsidRPr="0025327E">
        <w:rPr>
          <w:rFonts w:ascii="Lucida Sans" w:hAnsi="Lucida Sans" w:cs="Arial"/>
          <w:sz w:val="18"/>
          <w:szCs w:val="18"/>
          <w:lang w:val="nl-NL"/>
        </w:rPr>
        <w:t xml:space="preserve"> </w:t>
      </w:r>
      <w:r w:rsidRPr="0025327E">
        <w:rPr>
          <w:rFonts w:ascii="Lucida Sans" w:hAnsi="Lucida Sans" w:cs="Arial"/>
          <w:sz w:val="18"/>
          <w:szCs w:val="18"/>
          <w:lang w:val="nl-NL"/>
        </w:rPr>
        <w:t xml:space="preserve">geen aanspraak meer maken jegens de Bank uit hoofde van deze Bankgarantie en is </w:t>
      </w:r>
      <w:r w:rsidR="00AC0981" w:rsidRPr="0025327E">
        <w:rPr>
          <w:rFonts w:ascii="Lucida Sans" w:hAnsi="Lucida Sans" w:cs="Arial"/>
          <w:sz w:val="18"/>
          <w:szCs w:val="18"/>
          <w:lang w:val="nl-NL"/>
        </w:rPr>
        <w:t xml:space="preserve">de </w:t>
      </w:r>
      <w:r w:rsidR="00AC0981" w:rsidRPr="0025327E">
        <w:rPr>
          <w:rFonts w:ascii="Lucida Sans" w:hAnsi="Lucida Sans" w:cs="Arial"/>
          <w:snapToGrid w:val="0"/>
          <w:sz w:val="18"/>
          <w:szCs w:val="18"/>
          <w:lang w:val="nl-NL"/>
        </w:rPr>
        <w:t>Provincie</w:t>
      </w:r>
      <w:r w:rsidR="00AC0981" w:rsidRPr="0025327E">
        <w:rPr>
          <w:rFonts w:ascii="Lucida Sans" w:hAnsi="Lucida Sans" w:cs="Arial"/>
          <w:sz w:val="18"/>
          <w:szCs w:val="18"/>
          <w:lang w:val="nl-NL"/>
        </w:rPr>
        <w:t xml:space="preserve"> </w:t>
      </w:r>
      <w:r w:rsidRPr="0025327E">
        <w:rPr>
          <w:rFonts w:ascii="Lucida Sans" w:hAnsi="Lucida Sans" w:cs="Arial"/>
          <w:sz w:val="18"/>
          <w:szCs w:val="18"/>
          <w:lang w:val="nl-NL"/>
        </w:rPr>
        <w:t>op verzoek van de Bank verplicht het origineel van de Bankgarantie aan de Bank terug te geven.</w:t>
      </w:r>
    </w:p>
    <w:p w14:paraId="1DFF16A6" w14:textId="77777777" w:rsidR="008A65B2" w:rsidRPr="0025327E" w:rsidRDefault="008A65B2" w:rsidP="0025327E">
      <w:pPr>
        <w:pStyle w:val="Nummering"/>
        <w:numPr>
          <w:ilvl w:val="0"/>
          <w:numId w:val="0"/>
        </w:numPr>
        <w:spacing w:line="276" w:lineRule="auto"/>
        <w:rPr>
          <w:rFonts w:ascii="Lucida Sans" w:hAnsi="Lucida Sans" w:cs="Arial"/>
          <w:sz w:val="18"/>
          <w:szCs w:val="18"/>
          <w:lang w:val="nl-NL"/>
        </w:rPr>
      </w:pPr>
    </w:p>
    <w:p w14:paraId="5E148D95" w14:textId="4403EBD7" w:rsidR="008A65B2" w:rsidRPr="0025327E" w:rsidRDefault="008A65B2" w:rsidP="0025327E">
      <w:pPr>
        <w:pStyle w:val="Nummering"/>
        <w:widowControl/>
        <w:tabs>
          <w:tab w:val="clear" w:pos="425"/>
          <w:tab w:val="num" w:pos="360"/>
        </w:tabs>
        <w:autoSpaceDE/>
        <w:autoSpaceDN/>
        <w:adjustRightInd/>
        <w:spacing w:line="276" w:lineRule="auto"/>
        <w:ind w:left="360" w:hanging="360"/>
        <w:rPr>
          <w:rFonts w:ascii="Lucida Sans" w:hAnsi="Lucida Sans" w:cs="Arial"/>
          <w:sz w:val="18"/>
          <w:szCs w:val="18"/>
          <w:lang w:val="nl-NL"/>
        </w:rPr>
      </w:pPr>
      <w:r w:rsidRPr="0025327E">
        <w:rPr>
          <w:rFonts w:ascii="Lucida Sans" w:hAnsi="Lucida Sans" w:cs="Arial"/>
          <w:sz w:val="18"/>
          <w:szCs w:val="18"/>
          <w:lang w:val="nl-NL"/>
        </w:rPr>
        <w:t>Op deze Bankgarantie zijn de bepalingen van Boek 7, titel 14, afdelingen 1 en 3 van het Burgerlijk Wetboek niet van toepassing. De Bank doet voorts afstand van alle verweermiddelen die nu of in de toekomst mogelijk door haar met betrekking tot deze garantie kunnen worden ingeroepen. De Bank zal zich ten behoeve van haar vorderingen op Inschrijver</w:t>
      </w:r>
      <w:r w:rsidR="00CB6739" w:rsidRPr="0025327E">
        <w:rPr>
          <w:rFonts w:ascii="Lucida Sans" w:hAnsi="Lucida Sans" w:cs="Arial"/>
          <w:sz w:val="18"/>
          <w:szCs w:val="18"/>
          <w:lang w:val="nl-NL"/>
        </w:rPr>
        <w:t xml:space="preserve"> uit hoofde van deze Bankgarantie</w:t>
      </w:r>
      <w:r w:rsidRPr="0025327E">
        <w:rPr>
          <w:rFonts w:ascii="Lucida Sans" w:hAnsi="Lucida Sans" w:cs="Arial"/>
          <w:sz w:val="18"/>
          <w:szCs w:val="18"/>
          <w:lang w:val="nl-NL"/>
        </w:rPr>
        <w:t xml:space="preserve"> niet eerder verhalen op het vermogen van Inschrijver voordat </w:t>
      </w:r>
      <w:r w:rsidR="00AC0981" w:rsidRPr="0025327E">
        <w:rPr>
          <w:rFonts w:ascii="Lucida Sans" w:hAnsi="Lucida Sans" w:cs="Arial"/>
          <w:sz w:val="18"/>
          <w:szCs w:val="18"/>
          <w:lang w:val="nl-NL"/>
        </w:rPr>
        <w:t xml:space="preserve">de </w:t>
      </w:r>
      <w:r w:rsidR="00AC0981" w:rsidRPr="0025327E">
        <w:rPr>
          <w:rFonts w:ascii="Lucida Sans" w:hAnsi="Lucida Sans" w:cs="Arial"/>
          <w:snapToGrid w:val="0"/>
          <w:sz w:val="18"/>
          <w:szCs w:val="18"/>
          <w:lang w:val="nl-NL"/>
        </w:rPr>
        <w:t>Provincie</w:t>
      </w:r>
      <w:r w:rsidR="00AC0981" w:rsidRPr="0025327E">
        <w:rPr>
          <w:rFonts w:ascii="Lucida Sans" w:hAnsi="Lucida Sans" w:cs="Arial"/>
          <w:sz w:val="18"/>
          <w:szCs w:val="18"/>
          <w:lang w:val="nl-NL"/>
        </w:rPr>
        <w:t xml:space="preserve"> </w:t>
      </w:r>
      <w:r w:rsidRPr="0025327E">
        <w:rPr>
          <w:rFonts w:ascii="Lucida Sans" w:hAnsi="Lucida Sans" w:cs="Arial"/>
          <w:sz w:val="18"/>
          <w:szCs w:val="18"/>
          <w:lang w:val="nl-NL"/>
        </w:rPr>
        <w:t>volledig en onherroepelijk door Inschrijver en/of de Bank is voldaan met betrekking tot deze Bankgarantie.</w:t>
      </w:r>
    </w:p>
    <w:p w14:paraId="55887E92" w14:textId="77777777" w:rsidR="008A65B2" w:rsidRPr="0025327E" w:rsidRDefault="008A65B2" w:rsidP="0025327E">
      <w:pPr>
        <w:pStyle w:val="Nummering"/>
        <w:numPr>
          <w:ilvl w:val="0"/>
          <w:numId w:val="0"/>
        </w:numPr>
        <w:spacing w:line="276" w:lineRule="auto"/>
        <w:rPr>
          <w:rFonts w:ascii="Lucida Sans" w:hAnsi="Lucida Sans" w:cs="Arial"/>
          <w:sz w:val="18"/>
          <w:szCs w:val="18"/>
          <w:lang w:val="nl-NL"/>
        </w:rPr>
      </w:pPr>
    </w:p>
    <w:p w14:paraId="706C8106" w14:textId="77777777" w:rsidR="008A65B2" w:rsidRPr="0025327E" w:rsidRDefault="008A65B2" w:rsidP="0025327E">
      <w:pPr>
        <w:pStyle w:val="Nummering"/>
        <w:widowControl/>
        <w:tabs>
          <w:tab w:val="clear" w:pos="425"/>
          <w:tab w:val="num" w:pos="360"/>
        </w:tabs>
        <w:autoSpaceDE/>
        <w:autoSpaceDN/>
        <w:adjustRightInd/>
        <w:spacing w:line="276" w:lineRule="auto"/>
        <w:ind w:left="360" w:hanging="360"/>
        <w:rPr>
          <w:rFonts w:ascii="Lucida Sans" w:hAnsi="Lucida Sans" w:cs="Arial"/>
          <w:sz w:val="18"/>
          <w:szCs w:val="18"/>
          <w:lang w:val="nl-NL"/>
        </w:rPr>
      </w:pPr>
      <w:r w:rsidRPr="0025327E">
        <w:rPr>
          <w:rFonts w:ascii="Lucida Sans" w:hAnsi="Lucida Sans" w:cs="Arial"/>
          <w:sz w:val="18"/>
          <w:szCs w:val="18"/>
          <w:lang w:val="nl-NL"/>
        </w:rPr>
        <w:t xml:space="preserve">Op deze Bankgarantie is Nederlands recht van toepassing. Alle geschillen die mochten ontstaan naar aanleiding van deze Bankgarantie zullen worden beslecht door de bevoegde rechter </w:t>
      </w:r>
      <w:r w:rsidR="00AC0981" w:rsidRPr="0025327E">
        <w:rPr>
          <w:rFonts w:ascii="Lucida Sans" w:hAnsi="Lucida Sans" w:cs="Arial"/>
          <w:sz w:val="18"/>
          <w:szCs w:val="18"/>
          <w:lang w:val="nl-NL"/>
        </w:rPr>
        <w:t>van de rechtbank</w:t>
      </w:r>
      <w:r w:rsidR="00756398" w:rsidRPr="0025327E">
        <w:rPr>
          <w:rFonts w:ascii="Lucida Sans" w:hAnsi="Lucida Sans" w:cs="Arial"/>
          <w:sz w:val="18"/>
          <w:szCs w:val="18"/>
          <w:lang w:val="nl-NL"/>
        </w:rPr>
        <w:t xml:space="preserve"> Noord-Holland.</w:t>
      </w:r>
    </w:p>
    <w:p w14:paraId="0D9EC928" w14:textId="77777777" w:rsidR="008A65B2" w:rsidRPr="0025327E" w:rsidRDefault="008A65B2" w:rsidP="0025327E">
      <w:pPr>
        <w:pStyle w:val="Nummering"/>
        <w:numPr>
          <w:ilvl w:val="0"/>
          <w:numId w:val="0"/>
        </w:numPr>
        <w:spacing w:line="276" w:lineRule="auto"/>
        <w:rPr>
          <w:rFonts w:ascii="Lucida Sans" w:hAnsi="Lucida Sans" w:cs="Arial"/>
          <w:sz w:val="18"/>
          <w:szCs w:val="18"/>
          <w:lang w:val="nl-NL"/>
        </w:rPr>
      </w:pPr>
    </w:p>
    <w:p w14:paraId="1F97AE51" w14:textId="77777777" w:rsidR="008A65B2" w:rsidRPr="0025327E" w:rsidRDefault="008A65B2" w:rsidP="0025327E">
      <w:pPr>
        <w:rPr>
          <w:rFonts w:cs="Arial"/>
        </w:rPr>
      </w:pPr>
    </w:p>
    <w:p w14:paraId="19072867" w14:textId="77777777" w:rsidR="008A65B2" w:rsidRPr="0025327E" w:rsidRDefault="008A65B2" w:rsidP="0025327E">
      <w:pPr>
        <w:rPr>
          <w:rFonts w:cs="Arial"/>
        </w:rPr>
      </w:pPr>
      <w:r w:rsidRPr="0025327E">
        <w:rPr>
          <w:rFonts w:cs="Arial"/>
        </w:rPr>
        <w:t>Aldus opgemaakt en ondertekend te [</w:t>
      </w:r>
      <w:r w:rsidR="00BE73A6" w:rsidRPr="0025327E">
        <w:rPr>
          <w:rFonts w:cs="Arial"/>
          <w:i/>
        </w:rPr>
        <w:t>plaats</w:t>
      </w:r>
      <w:r w:rsidRPr="0025327E">
        <w:rPr>
          <w:rFonts w:cs="Arial"/>
        </w:rPr>
        <w:t>] op [</w:t>
      </w:r>
      <w:r w:rsidR="00BE73A6" w:rsidRPr="0025327E">
        <w:rPr>
          <w:rFonts w:cs="Arial"/>
          <w:i/>
        </w:rPr>
        <w:t>datum</w:t>
      </w:r>
      <w:r w:rsidRPr="0025327E">
        <w:rPr>
          <w:rFonts w:cs="Arial"/>
        </w:rPr>
        <w:t>]</w:t>
      </w:r>
    </w:p>
    <w:p w14:paraId="42A5BC21" w14:textId="77777777" w:rsidR="008A65B2" w:rsidRPr="0025327E" w:rsidRDefault="008A65B2" w:rsidP="0025327E">
      <w:pPr>
        <w:rPr>
          <w:rFonts w:cs="Arial"/>
        </w:rPr>
      </w:pPr>
    </w:p>
    <w:p w14:paraId="6B2F071E" w14:textId="77777777" w:rsidR="008A65B2" w:rsidRPr="0025327E" w:rsidRDefault="008A65B2" w:rsidP="0025327E">
      <w:pPr>
        <w:rPr>
          <w:rFonts w:cs="Arial"/>
        </w:rPr>
      </w:pPr>
    </w:p>
    <w:p w14:paraId="0630EE88" w14:textId="77777777" w:rsidR="008A65B2" w:rsidRPr="0025327E" w:rsidRDefault="008A65B2" w:rsidP="0025327E">
      <w:pPr>
        <w:rPr>
          <w:rFonts w:cs="Arial"/>
        </w:rPr>
      </w:pPr>
    </w:p>
    <w:p w14:paraId="1E3B88C9" w14:textId="77777777" w:rsidR="008A65B2" w:rsidRPr="0025327E" w:rsidRDefault="008A65B2" w:rsidP="0025327E">
      <w:pPr>
        <w:rPr>
          <w:rFonts w:cs="Arial"/>
        </w:rPr>
      </w:pPr>
      <w:r w:rsidRPr="0025327E">
        <w:rPr>
          <w:rFonts w:cs="Arial"/>
        </w:rPr>
        <w:t xml:space="preserve">[ </w:t>
      </w:r>
      <w:r w:rsidRPr="0025327E">
        <w:rPr>
          <w:rFonts w:cs="Arial"/>
          <w:i/>
        </w:rPr>
        <w:t xml:space="preserve">naam </w:t>
      </w:r>
      <w:r w:rsidR="00BE73A6" w:rsidRPr="0025327E">
        <w:rPr>
          <w:rFonts w:cs="Arial"/>
          <w:i/>
        </w:rPr>
        <w:t>handels</w:t>
      </w:r>
      <w:r w:rsidRPr="0025327E">
        <w:rPr>
          <w:rFonts w:cs="Arial"/>
          <w:i/>
        </w:rPr>
        <w:t>bank</w:t>
      </w:r>
      <w:r w:rsidR="00BE73A6" w:rsidRPr="0025327E">
        <w:rPr>
          <w:rFonts w:cs="Arial"/>
          <w:i/>
        </w:rPr>
        <w:t xml:space="preserve"> of verzekeringsmaatschappij</w:t>
      </w:r>
      <w:r w:rsidRPr="0025327E">
        <w:rPr>
          <w:rFonts w:cs="Arial"/>
        </w:rPr>
        <w:t xml:space="preserve"> ]</w:t>
      </w:r>
    </w:p>
    <w:bookmarkEnd w:id="4"/>
    <w:p w14:paraId="6CFB5564" w14:textId="77777777" w:rsidR="008A65B2" w:rsidRPr="0025327E" w:rsidRDefault="008A65B2" w:rsidP="0025327E">
      <w:pPr>
        <w:rPr>
          <w:rFonts w:cs="Arial"/>
        </w:rPr>
      </w:pPr>
      <w:r w:rsidRPr="0025327E" w:rsidDel="00F155A5">
        <w:rPr>
          <w:rFonts w:cs="Arial"/>
        </w:rPr>
        <w:t xml:space="preserve"> </w:t>
      </w:r>
    </w:p>
    <w:p w14:paraId="79090823" w14:textId="19524F24" w:rsidR="00FF3996" w:rsidRDefault="008A65B2" w:rsidP="00922BD9">
      <w:pPr>
        <w:pStyle w:val="Kop2"/>
        <w:keepLines/>
        <w:numPr>
          <w:ilvl w:val="0"/>
          <w:numId w:val="0"/>
        </w:numPr>
        <w:tabs>
          <w:tab w:val="num" w:pos="1440"/>
        </w:tabs>
        <w:spacing w:before="280" w:after="140" w:line="276" w:lineRule="auto"/>
        <w:contextualSpacing/>
      </w:pPr>
      <w:r w:rsidRPr="0025327E">
        <w:rPr>
          <w:rFonts w:ascii="Lucida Sans" w:hAnsi="Lucida Sans" w:cs="Arial"/>
          <w:sz w:val="18"/>
        </w:rPr>
        <w:br w:type="page"/>
      </w:r>
    </w:p>
    <w:p w14:paraId="24CF9228" w14:textId="16145DDD" w:rsidR="00E86B0F" w:rsidRPr="00726200" w:rsidRDefault="00FF3996" w:rsidP="00726200">
      <w:pPr>
        <w:pStyle w:val="Kop2"/>
        <w:keepLines/>
        <w:numPr>
          <w:ilvl w:val="0"/>
          <w:numId w:val="0"/>
        </w:numPr>
        <w:tabs>
          <w:tab w:val="num" w:pos="1440"/>
        </w:tabs>
        <w:spacing w:before="280" w:after="140" w:line="276" w:lineRule="auto"/>
        <w:contextualSpacing/>
        <w:rPr>
          <w:rFonts w:ascii="Lucida Sans" w:hAnsi="Lucida Sans" w:cs="Arial"/>
          <w:sz w:val="20"/>
          <w:szCs w:val="20"/>
        </w:rPr>
      </w:pPr>
      <w:r w:rsidRPr="00726200">
        <w:rPr>
          <w:rFonts w:ascii="Lucida Sans" w:hAnsi="Lucida Sans" w:cs="Arial"/>
          <w:sz w:val="20"/>
          <w:szCs w:val="20"/>
        </w:rPr>
        <w:lastRenderedPageBreak/>
        <w:t xml:space="preserve">Bijlage A-8 </w:t>
      </w:r>
      <w:r w:rsidR="00595CCD" w:rsidRPr="00595CCD">
        <w:rPr>
          <w:rFonts w:ascii="Lucida Sans" w:hAnsi="Lucida Sans" w:cs="Arial"/>
          <w:sz w:val="20"/>
          <w:szCs w:val="20"/>
        </w:rPr>
        <w:t>Referentie</w:t>
      </w:r>
    </w:p>
    <w:p w14:paraId="5ACA793D" w14:textId="2499FDCA" w:rsidR="003B344F" w:rsidRPr="00726200" w:rsidRDefault="003B344F"/>
    <w:p w14:paraId="7C2DE4C6" w14:textId="11853358" w:rsidR="005B3A8A" w:rsidRDefault="005B3A8A" w:rsidP="005B3A8A">
      <w:pPr>
        <w:spacing w:line="284" w:lineRule="exact"/>
        <w:rPr>
          <w:rFonts w:cs="Arial"/>
          <w:bCs/>
        </w:rPr>
      </w:pPr>
      <w:r>
        <w:rPr>
          <w:rFonts w:cs="Arial"/>
          <w:bCs/>
        </w:rPr>
        <w:t>De Inschrijver</w:t>
      </w:r>
      <w:r w:rsidRPr="003F576B">
        <w:rPr>
          <w:rFonts w:cs="Arial"/>
          <w:bCs/>
        </w:rPr>
        <w:t xml:space="preserve"> dient zijn ervaring te beschrijven met behulp van de vragenlijst die hieronder is aangegeven.</w:t>
      </w:r>
    </w:p>
    <w:p w14:paraId="3E0F6BB8" w14:textId="77777777" w:rsidR="005B3A8A" w:rsidRPr="003F576B" w:rsidRDefault="005B3A8A" w:rsidP="005B3A8A">
      <w:pPr>
        <w:spacing w:line="284" w:lineRule="exact"/>
        <w:rPr>
          <w:rFonts w:cs="Arial"/>
          <w:bCs/>
        </w:rPr>
      </w:pPr>
    </w:p>
    <w:p w14:paraId="07AE8CB9" w14:textId="77777777" w:rsidR="005B3A8A" w:rsidRPr="003F576B" w:rsidRDefault="005B3A8A" w:rsidP="005B3A8A">
      <w:pPr>
        <w:spacing w:line="284" w:lineRule="exact"/>
        <w:rPr>
          <w:rFonts w:cs="Arial"/>
          <w:bCs/>
        </w:rPr>
      </w:pPr>
      <w:r w:rsidRPr="003F576B">
        <w:rPr>
          <w:rFonts w:cs="Arial"/>
          <w:bCs/>
        </w:rPr>
        <w:t xml:space="preserve">Inschrijver dient gebruik te maken van onderstaande tabel voor het indienen van referenties. </w:t>
      </w:r>
    </w:p>
    <w:p w14:paraId="4E59545F" w14:textId="77777777" w:rsidR="005B3A8A" w:rsidRPr="003F576B" w:rsidRDefault="005B3A8A" w:rsidP="005B3A8A">
      <w:pPr>
        <w:spacing w:line="284" w:lineRule="exact"/>
        <w:rPr>
          <w:rFonts w:cs="Arial"/>
          <w:bCs/>
        </w:rPr>
      </w:pPr>
    </w:p>
    <w:tbl>
      <w:tblPr>
        <w:tblW w:w="8506"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CellMar>
          <w:left w:w="28" w:type="dxa"/>
          <w:right w:w="28" w:type="dxa"/>
        </w:tblCellMar>
        <w:tblLook w:val="0000" w:firstRow="0" w:lastRow="0" w:firstColumn="0" w:lastColumn="0" w:noHBand="0" w:noVBand="0"/>
      </w:tblPr>
      <w:tblGrid>
        <w:gridCol w:w="567"/>
        <w:gridCol w:w="3686"/>
        <w:gridCol w:w="4253"/>
      </w:tblGrid>
      <w:tr w:rsidR="005B3A8A" w:rsidRPr="003F576B" w14:paraId="1D115839" w14:textId="77777777" w:rsidTr="004A464B">
        <w:trPr>
          <w:cantSplit/>
          <w:trHeight w:val="232"/>
          <w:jc w:val="center"/>
        </w:trPr>
        <w:tc>
          <w:tcPr>
            <w:tcW w:w="8506" w:type="dxa"/>
            <w:gridSpan w:val="3"/>
            <w:shd w:val="clear" w:color="auto" w:fill="0070C0"/>
          </w:tcPr>
          <w:p w14:paraId="54069F12" w14:textId="50B471C0" w:rsidR="005B3A8A" w:rsidRPr="003F576B" w:rsidRDefault="005B3A8A" w:rsidP="004A464B">
            <w:pPr>
              <w:spacing w:line="284" w:lineRule="exact"/>
              <w:rPr>
                <w:rFonts w:cs="Arial"/>
                <w:b/>
                <w:bCs/>
                <w:color w:val="FFFFFF"/>
              </w:rPr>
            </w:pPr>
            <w:bookmarkStart w:id="16" w:name="_Toc86485885"/>
            <w:r w:rsidRPr="003F576B">
              <w:rPr>
                <w:rFonts w:cs="Arial"/>
                <w:b/>
                <w:bCs/>
                <w:color w:val="FFFFFF"/>
              </w:rPr>
              <w:t xml:space="preserve">Gegevens </w:t>
            </w:r>
            <w:bookmarkEnd w:id="16"/>
            <w:r w:rsidRPr="003F576B">
              <w:rPr>
                <w:rFonts w:cs="Arial"/>
                <w:b/>
                <w:bCs/>
                <w:color w:val="FFFFFF"/>
              </w:rPr>
              <w:t>referentie</w:t>
            </w:r>
            <w:r w:rsidR="009E1188" w:rsidRPr="009E1188">
              <w:rPr>
                <w:rFonts w:cs="Arial"/>
                <w:b/>
                <w:bCs/>
                <w:color w:val="FFFFFF"/>
              </w:rPr>
              <w:t>-organisatie</w:t>
            </w:r>
          </w:p>
        </w:tc>
      </w:tr>
      <w:tr w:rsidR="005B3A8A" w:rsidRPr="003F576B" w14:paraId="1529696F" w14:textId="77777777" w:rsidTr="004A464B">
        <w:trPr>
          <w:cantSplit/>
          <w:jc w:val="center"/>
        </w:trPr>
        <w:tc>
          <w:tcPr>
            <w:tcW w:w="567" w:type="dxa"/>
            <w:vMerge w:val="restart"/>
          </w:tcPr>
          <w:p w14:paraId="3D723EA6" w14:textId="77777777" w:rsidR="005B3A8A" w:rsidRPr="003F576B" w:rsidRDefault="005B3A8A" w:rsidP="004A464B">
            <w:pPr>
              <w:spacing w:line="284" w:lineRule="exact"/>
              <w:rPr>
                <w:rFonts w:cs="Arial"/>
                <w:b/>
                <w:bCs/>
              </w:rPr>
            </w:pPr>
            <w:r w:rsidRPr="003F576B">
              <w:rPr>
                <w:rFonts w:cs="Arial"/>
                <w:b/>
                <w:bCs/>
              </w:rPr>
              <w:t>1.</w:t>
            </w:r>
          </w:p>
        </w:tc>
        <w:tc>
          <w:tcPr>
            <w:tcW w:w="3686" w:type="dxa"/>
            <w:shd w:val="clear" w:color="auto" w:fill="FFFFFF"/>
            <w:vAlign w:val="center"/>
          </w:tcPr>
          <w:p w14:paraId="62DA4C21" w14:textId="73FFB2B4" w:rsidR="005B3A8A" w:rsidRPr="003F576B" w:rsidRDefault="005B3A8A" w:rsidP="004A464B">
            <w:pPr>
              <w:spacing w:line="284" w:lineRule="exact"/>
              <w:rPr>
                <w:rFonts w:cs="Arial"/>
                <w:bCs/>
              </w:rPr>
            </w:pPr>
            <w:r w:rsidRPr="003F576B">
              <w:rPr>
                <w:rFonts w:cs="Arial"/>
                <w:bCs/>
              </w:rPr>
              <w:t xml:space="preserve">Naam </w:t>
            </w:r>
            <w:r w:rsidR="009E1188" w:rsidRPr="009E1188">
              <w:rPr>
                <w:rFonts w:cs="Arial"/>
                <w:bCs/>
              </w:rPr>
              <w:t>referentie-organisatie</w:t>
            </w:r>
          </w:p>
        </w:tc>
        <w:tc>
          <w:tcPr>
            <w:tcW w:w="4253" w:type="dxa"/>
          </w:tcPr>
          <w:p w14:paraId="6BA7886B" w14:textId="77777777" w:rsidR="005B3A8A" w:rsidRPr="003F576B" w:rsidRDefault="005B3A8A" w:rsidP="004A464B">
            <w:pPr>
              <w:spacing w:line="284" w:lineRule="exact"/>
              <w:rPr>
                <w:rFonts w:cs="Arial"/>
                <w:bCs/>
              </w:rPr>
            </w:pPr>
          </w:p>
        </w:tc>
      </w:tr>
      <w:tr w:rsidR="005B3A8A" w:rsidRPr="003F576B" w14:paraId="66BEC4C6" w14:textId="77777777" w:rsidTr="004A464B">
        <w:trPr>
          <w:cantSplit/>
          <w:jc w:val="center"/>
        </w:trPr>
        <w:tc>
          <w:tcPr>
            <w:tcW w:w="567" w:type="dxa"/>
            <w:vMerge/>
          </w:tcPr>
          <w:p w14:paraId="70BE84D6" w14:textId="77777777" w:rsidR="005B3A8A" w:rsidRPr="003F576B" w:rsidRDefault="005B3A8A" w:rsidP="004A464B">
            <w:pPr>
              <w:spacing w:line="284" w:lineRule="exact"/>
              <w:rPr>
                <w:rFonts w:cs="Arial"/>
                <w:b/>
                <w:bCs/>
              </w:rPr>
            </w:pPr>
          </w:p>
        </w:tc>
        <w:tc>
          <w:tcPr>
            <w:tcW w:w="3686" w:type="dxa"/>
            <w:shd w:val="clear" w:color="auto" w:fill="FFFFFF"/>
            <w:vAlign w:val="center"/>
          </w:tcPr>
          <w:p w14:paraId="57FB0AD0" w14:textId="77777777" w:rsidR="005B3A8A" w:rsidRPr="003F576B" w:rsidRDefault="005B3A8A" w:rsidP="004A464B">
            <w:pPr>
              <w:spacing w:line="284" w:lineRule="exact"/>
              <w:rPr>
                <w:rFonts w:cs="Arial"/>
                <w:bCs/>
              </w:rPr>
            </w:pPr>
            <w:r w:rsidRPr="003F576B">
              <w:rPr>
                <w:rFonts w:cs="Arial"/>
                <w:bCs/>
              </w:rPr>
              <w:t>Adres</w:t>
            </w:r>
          </w:p>
        </w:tc>
        <w:tc>
          <w:tcPr>
            <w:tcW w:w="4253" w:type="dxa"/>
          </w:tcPr>
          <w:p w14:paraId="54DABE2E" w14:textId="77777777" w:rsidR="005B3A8A" w:rsidRPr="003F576B" w:rsidRDefault="005B3A8A" w:rsidP="004A464B">
            <w:pPr>
              <w:spacing w:line="284" w:lineRule="exact"/>
              <w:rPr>
                <w:rFonts w:cs="Arial"/>
                <w:bCs/>
              </w:rPr>
            </w:pPr>
          </w:p>
        </w:tc>
      </w:tr>
      <w:tr w:rsidR="005B3A8A" w:rsidRPr="003F576B" w14:paraId="672A06EB" w14:textId="77777777" w:rsidTr="004A464B">
        <w:trPr>
          <w:cantSplit/>
          <w:jc w:val="center"/>
        </w:trPr>
        <w:tc>
          <w:tcPr>
            <w:tcW w:w="567" w:type="dxa"/>
            <w:vMerge/>
          </w:tcPr>
          <w:p w14:paraId="3F8FC682" w14:textId="77777777" w:rsidR="005B3A8A" w:rsidRPr="003F576B" w:rsidRDefault="005B3A8A" w:rsidP="004A464B">
            <w:pPr>
              <w:spacing w:line="284" w:lineRule="exact"/>
              <w:rPr>
                <w:rFonts w:cs="Arial"/>
                <w:b/>
                <w:bCs/>
              </w:rPr>
            </w:pPr>
          </w:p>
        </w:tc>
        <w:tc>
          <w:tcPr>
            <w:tcW w:w="3686" w:type="dxa"/>
            <w:shd w:val="clear" w:color="auto" w:fill="FFFFFF"/>
            <w:vAlign w:val="center"/>
          </w:tcPr>
          <w:p w14:paraId="09BF3642" w14:textId="77777777" w:rsidR="005B3A8A" w:rsidRPr="003F576B" w:rsidRDefault="005B3A8A" w:rsidP="004A464B">
            <w:pPr>
              <w:spacing w:line="284" w:lineRule="exact"/>
              <w:rPr>
                <w:rFonts w:cs="Arial"/>
                <w:bCs/>
              </w:rPr>
            </w:pPr>
            <w:r w:rsidRPr="003F576B">
              <w:rPr>
                <w:rFonts w:cs="Arial"/>
                <w:bCs/>
              </w:rPr>
              <w:t>Postcode en plaatsnaam</w:t>
            </w:r>
          </w:p>
        </w:tc>
        <w:tc>
          <w:tcPr>
            <w:tcW w:w="4253" w:type="dxa"/>
          </w:tcPr>
          <w:p w14:paraId="07912AF7" w14:textId="77777777" w:rsidR="005B3A8A" w:rsidRPr="003F576B" w:rsidRDefault="005B3A8A" w:rsidP="004A464B">
            <w:pPr>
              <w:spacing w:line="284" w:lineRule="exact"/>
              <w:rPr>
                <w:rFonts w:cs="Arial"/>
                <w:bCs/>
              </w:rPr>
            </w:pPr>
          </w:p>
        </w:tc>
      </w:tr>
      <w:tr w:rsidR="005B3A8A" w:rsidRPr="003F576B" w14:paraId="32F70A7F" w14:textId="77777777" w:rsidTr="004A464B">
        <w:trPr>
          <w:cantSplit/>
          <w:jc w:val="center"/>
        </w:trPr>
        <w:tc>
          <w:tcPr>
            <w:tcW w:w="567" w:type="dxa"/>
            <w:vMerge w:val="restart"/>
          </w:tcPr>
          <w:p w14:paraId="52584042" w14:textId="77777777" w:rsidR="005B3A8A" w:rsidRPr="003F576B" w:rsidRDefault="005B3A8A" w:rsidP="004A464B">
            <w:pPr>
              <w:spacing w:line="284" w:lineRule="exact"/>
              <w:rPr>
                <w:rFonts w:cs="Arial"/>
                <w:b/>
                <w:bCs/>
              </w:rPr>
            </w:pPr>
            <w:r w:rsidRPr="003F576B">
              <w:rPr>
                <w:rFonts w:cs="Arial"/>
                <w:b/>
                <w:bCs/>
              </w:rPr>
              <w:t>2.</w:t>
            </w:r>
          </w:p>
        </w:tc>
        <w:tc>
          <w:tcPr>
            <w:tcW w:w="3686" w:type="dxa"/>
            <w:shd w:val="clear" w:color="auto" w:fill="FFFFFF"/>
            <w:vAlign w:val="center"/>
          </w:tcPr>
          <w:p w14:paraId="1EA60A7B" w14:textId="26436C21" w:rsidR="005B3A8A" w:rsidRPr="003F576B" w:rsidRDefault="005B3A8A" w:rsidP="004A464B">
            <w:pPr>
              <w:spacing w:line="284" w:lineRule="exact"/>
              <w:rPr>
                <w:rFonts w:cs="Arial"/>
                <w:bCs/>
              </w:rPr>
            </w:pPr>
            <w:r w:rsidRPr="003F576B">
              <w:rPr>
                <w:rFonts w:cs="Arial"/>
                <w:bCs/>
              </w:rPr>
              <w:t xml:space="preserve">Naam contactpersoon </w:t>
            </w:r>
            <w:r w:rsidR="009E1188" w:rsidRPr="009E1188">
              <w:rPr>
                <w:rFonts w:cs="Arial"/>
                <w:bCs/>
              </w:rPr>
              <w:t>referentie-organisatie</w:t>
            </w:r>
          </w:p>
        </w:tc>
        <w:tc>
          <w:tcPr>
            <w:tcW w:w="4253" w:type="dxa"/>
          </w:tcPr>
          <w:p w14:paraId="62ECD6BD" w14:textId="77777777" w:rsidR="005B3A8A" w:rsidRPr="003F576B" w:rsidRDefault="005B3A8A" w:rsidP="004A464B">
            <w:pPr>
              <w:spacing w:line="284" w:lineRule="exact"/>
              <w:rPr>
                <w:rFonts w:cs="Arial"/>
                <w:bCs/>
              </w:rPr>
            </w:pPr>
          </w:p>
        </w:tc>
      </w:tr>
      <w:tr w:rsidR="005B3A8A" w:rsidRPr="003F576B" w14:paraId="328A7BC3" w14:textId="77777777" w:rsidTr="004A464B">
        <w:trPr>
          <w:cantSplit/>
          <w:trHeight w:val="255"/>
          <w:jc w:val="center"/>
        </w:trPr>
        <w:tc>
          <w:tcPr>
            <w:tcW w:w="567" w:type="dxa"/>
            <w:vMerge/>
          </w:tcPr>
          <w:p w14:paraId="4A5A6AF3" w14:textId="77777777" w:rsidR="005B3A8A" w:rsidRPr="003F576B" w:rsidRDefault="005B3A8A" w:rsidP="004A464B">
            <w:pPr>
              <w:spacing w:line="284" w:lineRule="exact"/>
              <w:rPr>
                <w:rFonts w:cs="Arial"/>
                <w:bCs/>
              </w:rPr>
            </w:pPr>
          </w:p>
        </w:tc>
        <w:tc>
          <w:tcPr>
            <w:tcW w:w="3686" w:type="dxa"/>
            <w:shd w:val="clear" w:color="auto" w:fill="FFFFFF"/>
            <w:vAlign w:val="center"/>
          </w:tcPr>
          <w:p w14:paraId="09C5CAB1" w14:textId="77777777" w:rsidR="005B3A8A" w:rsidRPr="003F576B" w:rsidRDefault="005B3A8A" w:rsidP="004A464B">
            <w:pPr>
              <w:spacing w:line="284" w:lineRule="exact"/>
              <w:rPr>
                <w:rFonts w:cs="Arial"/>
                <w:bCs/>
              </w:rPr>
            </w:pPr>
            <w:r w:rsidRPr="003F576B">
              <w:rPr>
                <w:rFonts w:cs="Arial"/>
                <w:bCs/>
              </w:rPr>
              <w:t>Functie</w:t>
            </w:r>
          </w:p>
        </w:tc>
        <w:tc>
          <w:tcPr>
            <w:tcW w:w="4253" w:type="dxa"/>
          </w:tcPr>
          <w:p w14:paraId="03FD96AF" w14:textId="77777777" w:rsidR="005B3A8A" w:rsidRPr="003F576B" w:rsidRDefault="005B3A8A" w:rsidP="004A464B">
            <w:pPr>
              <w:spacing w:line="284" w:lineRule="exact"/>
              <w:rPr>
                <w:rFonts w:cs="Arial"/>
                <w:bCs/>
              </w:rPr>
            </w:pPr>
          </w:p>
        </w:tc>
      </w:tr>
      <w:tr w:rsidR="005B3A8A" w:rsidRPr="003F576B" w14:paraId="7AA38A98" w14:textId="77777777" w:rsidTr="004A464B">
        <w:trPr>
          <w:cantSplit/>
          <w:jc w:val="center"/>
        </w:trPr>
        <w:tc>
          <w:tcPr>
            <w:tcW w:w="567" w:type="dxa"/>
            <w:vMerge/>
          </w:tcPr>
          <w:p w14:paraId="05BAA68F" w14:textId="77777777" w:rsidR="005B3A8A" w:rsidRPr="003F576B" w:rsidRDefault="005B3A8A" w:rsidP="004A464B">
            <w:pPr>
              <w:spacing w:line="284" w:lineRule="exact"/>
              <w:rPr>
                <w:rFonts w:cs="Arial"/>
                <w:bCs/>
              </w:rPr>
            </w:pPr>
          </w:p>
        </w:tc>
        <w:tc>
          <w:tcPr>
            <w:tcW w:w="3686" w:type="dxa"/>
            <w:shd w:val="clear" w:color="auto" w:fill="FFFFFF"/>
            <w:vAlign w:val="center"/>
          </w:tcPr>
          <w:p w14:paraId="649470B2" w14:textId="77777777" w:rsidR="005B3A8A" w:rsidRPr="003F576B" w:rsidRDefault="005B3A8A" w:rsidP="004A464B">
            <w:pPr>
              <w:spacing w:line="284" w:lineRule="exact"/>
              <w:rPr>
                <w:rFonts w:cs="Arial"/>
                <w:bCs/>
              </w:rPr>
            </w:pPr>
            <w:r w:rsidRPr="003F576B">
              <w:rPr>
                <w:rFonts w:cs="Arial"/>
                <w:bCs/>
              </w:rPr>
              <w:t>Telefoonnummer</w:t>
            </w:r>
          </w:p>
        </w:tc>
        <w:tc>
          <w:tcPr>
            <w:tcW w:w="4253" w:type="dxa"/>
          </w:tcPr>
          <w:p w14:paraId="2DB45813" w14:textId="77777777" w:rsidR="005B3A8A" w:rsidRPr="003F576B" w:rsidRDefault="005B3A8A" w:rsidP="004A464B">
            <w:pPr>
              <w:spacing w:line="284" w:lineRule="exact"/>
              <w:rPr>
                <w:rFonts w:cs="Arial"/>
                <w:bCs/>
              </w:rPr>
            </w:pPr>
          </w:p>
        </w:tc>
      </w:tr>
      <w:tr w:rsidR="005B3A8A" w:rsidRPr="003F576B" w14:paraId="73258646" w14:textId="77777777" w:rsidTr="004A464B">
        <w:trPr>
          <w:cantSplit/>
          <w:trHeight w:val="313"/>
          <w:jc w:val="center"/>
        </w:trPr>
        <w:tc>
          <w:tcPr>
            <w:tcW w:w="567" w:type="dxa"/>
            <w:vMerge/>
          </w:tcPr>
          <w:p w14:paraId="6F08E42C" w14:textId="77777777" w:rsidR="005B3A8A" w:rsidRPr="003F576B" w:rsidRDefault="005B3A8A" w:rsidP="004A464B">
            <w:pPr>
              <w:spacing w:line="284" w:lineRule="exact"/>
              <w:rPr>
                <w:rFonts w:cs="Arial"/>
                <w:bCs/>
              </w:rPr>
            </w:pPr>
          </w:p>
        </w:tc>
        <w:tc>
          <w:tcPr>
            <w:tcW w:w="3686" w:type="dxa"/>
            <w:shd w:val="clear" w:color="auto" w:fill="FFFFFF"/>
            <w:vAlign w:val="center"/>
          </w:tcPr>
          <w:p w14:paraId="43266F09" w14:textId="77777777" w:rsidR="005B3A8A" w:rsidRPr="003F576B" w:rsidRDefault="005B3A8A" w:rsidP="004A464B">
            <w:pPr>
              <w:spacing w:line="284" w:lineRule="exact"/>
              <w:rPr>
                <w:rFonts w:cs="Arial"/>
                <w:bCs/>
              </w:rPr>
            </w:pPr>
            <w:r w:rsidRPr="003F576B">
              <w:rPr>
                <w:rFonts w:cs="Arial"/>
                <w:bCs/>
              </w:rPr>
              <w:t>E-mail adres</w:t>
            </w:r>
          </w:p>
        </w:tc>
        <w:tc>
          <w:tcPr>
            <w:tcW w:w="4253" w:type="dxa"/>
          </w:tcPr>
          <w:p w14:paraId="347E7A45" w14:textId="77777777" w:rsidR="005B3A8A" w:rsidRPr="003F576B" w:rsidRDefault="005B3A8A" w:rsidP="004A464B">
            <w:pPr>
              <w:spacing w:line="284" w:lineRule="exact"/>
              <w:rPr>
                <w:rFonts w:cs="Arial"/>
                <w:bCs/>
              </w:rPr>
            </w:pPr>
          </w:p>
        </w:tc>
      </w:tr>
    </w:tbl>
    <w:p w14:paraId="019D2A23" w14:textId="77777777" w:rsidR="005B3A8A" w:rsidRPr="003F576B" w:rsidRDefault="005B3A8A" w:rsidP="005B3A8A">
      <w:pPr>
        <w:spacing w:line="284" w:lineRule="exact"/>
        <w:rPr>
          <w:rFonts w:cs="Arial"/>
          <w:bCs/>
        </w:rPr>
      </w:pPr>
    </w:p>
    <w:tbl>
      <w:tblPr>
        <w:tblW w:w="0" w:type="auto"/>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CellMar>
          <w:left w:w="28" w:type="dxa"/>
          <w:right w:w="28" w:type="dxa"/>
        </w:tblCellMar>
        <w:tblLook w:val="0000" w:firstRow="0" w:lastRow="0" w:firstColumn="0" w:lastColumn="0" w:noHBand="0" w:noVBand="0"/>
      </w:tblPr>
      <w:tblGrid>
        <w:gridCol w:w="567"/>
        <w:gridCol w:w="3686"/>
        <w:gridCol w:w="4253"/>
      </w:tblGrid>
      <w:tr w:rsidR="005B3A8A" w:rsidRPr="003F576B" w14:paraId="3DD30321" w14:textId="77777777" w:rsidTr="004A464B">
        <w:trPr>
          <w:cantSplit/>
          <w:trHeight w:val="328"/>
          <w:jc w:val="center"/>
        </w:trPr>
        <w:tc>
          <w:tcPr>
            <w:tcW w:w="8506" w:type="dxa"/>
            <w:gridSpan w:val="3"/>
            <w:shd w:val="clear" w:color="auto" w:fill="0070C0"/>
            <w:vAlign w:val="center"/>
          </w:tcPr>
          <w:p w14:paraId="05663A30" w14:textId="6443C8A7" w:rsidR="005B3A8A" w:rsidRPr="003F576B" w:rsidRDefault="00BA719B" w:rsidP="004A464B">
            <w:pPr>
              <w:spacing w:line="284" w:lineRule="exact"/>
              <w:rPr>
                <w:rFonts w:cs="Arial"/>
                <w:b/>
                <w:bCs/>
                <w:color w:val="FFFFFF"/>
              </w:rPr>
            </w:pPr>
            <w:r>
              <w:rPr>
                <w:rFonts w:cs="Arial"/>
                <w:b/>
                <w:bCs/>
                <w:color w:val="FFFFFF"/>
              </w:rPr>
              <w:t>G</w:t>
            </w:r>
            <w:r w:rsidR="005B3A8A" w:rsidRPr="003F576B">
              <w:rPr>
                <w:rFonts w:cs="Arial"/>
                <w:b/>
                <w:bCs/>
                <w:color w:val="FFFFFF"/>
              </w:rPr>
              <w:t>egevens</w:t>
            </w:r>
            <w:r>
              <w:rPr>
                <w:rFonts w:cs="Arial"/>
                <w:b/>
                <w:bCs/>
                <w:color w:val="FFFFFF"/>
              </w:rPr>
              <w:t xml:space="preserve"> </w:t>
            </w:r>
            <w:r w:rsidRPr="00BA719B">
              <w:rPr>
                <w:rFonts w:cs="Arial"/>
                <w:b/>
                <w:bCs/>
                <w:color w:val="FFFFFF"/>
              </w:rPr>
              <w:t>referentieopdracht</w:t>
            </w:r>
          </w:p>
        </w:tc>
      </w:tr>
      <w:tr w:rsidR="005B3A8A" w:rsidRPr="003F576B" w14:paraId="6A147E15" w14:textId="77777777" w:rsidTr="004A464B">
        <w:trPr>
          <w:cantSplit/>
          <w:jc w:val="center"/>
        </w:trPr>
        <w:tc>
          <w:tcPr>
            <w:tcW w:w="567" w:type="dxa"/>
            <w:vMerge w:val="restart"/>
          </w:tcPr>
          <w:p w14:paraId="632BD718" w14:textId="77777777" w:rsidR="005B3A8A" w:rsidRPr="003F576B" w:rsidRDefault="005B3A8A" w:rsidP="004A464B">
            <w:pPr>
              <w:spacing w:line="284" w:lineRule="exact"/>
              <w:rPr>
                <w:rFonts w:cs="Arial"/>
                <w:b/>
                <w:bCs/>
              </w:rPr>
            </w:pPr>
            <w:r w:rsidRPr="003F576B">
              <w:rPr>
                <w:rFonts w:cs="Arial"/>
                <w:b/>
                <w:bCs/>
              </w:rPr>
              <w:t>3.</w:t>
            </w:r>
          </w:p>
        </w:tc>
        <w:tc>
          <w:tcPr>
            <w:tcW w:w="3686" w:type="dxa"/>
            <w:shd w:val="clear" w:color="auto" w:fill="FFFFFF"/>
            <w:vAlign w:val="center"/>
          </w:tcPr>
          <w:p w14:paraId="23E7A6F6" w14:textId="77777777" w:rsidR="005B3A8A" w:rsidRPr="003F576B" w:rsidRDefault="005B3A8A" w:rsidP="004A464B">
            <w:pPr>
              <w:spacing w:line="284" w:lineRule="exact"/>
              <w:rPr>
                <w:rFonts w:cs="Arial"/>
                <w:bCs/>
              </w:rPr>
            </w:pPr>
            <w:r w:rsidRPr="003F576B">
              <w:rPr>
                <w:rFonts w:cs="Arial"/>
                <w:bCs/>
              </w:rPr>
              <w:t xml:space="preserve">Naam </w:t>
            </w:r>
            <w:r>
              <w:rPr>
                <w:rFonts w:cs="Arial"/>
                <w:bCs/>
              </w:rPr>
              <w:t>opdracht</w:t>
            </w:r>
          </w:p>
        </w:tc>
        <w:tc>
          <w:tcPr>
            <w:tcW w:w="4253" w:type="dxa"/>
            <w:vAlign w:val="center"/>
          </w:tcPr>
          <w:p w14:paraId="08FCECC9" w14:textId="77777777" w:rsidR="005B3A8A" w:rsidRPr="003F576B" w:rsidRDefault="005B3A8A" w:rsidP="004A464B">
            <w:pPr>
              <w:spacing w:line="284" w:lineRule="exact"/>
              <w:rPr>
                <w:rFonts w:cs="Arial"/>
                <w:bCs/>
              </w:rPr>
            </w:pPr>
          </w:p>
        </w:tc>
      </w:tr>
      <w:tr w:rsidR="005B3A8A" w:rsidRPr="003F576B" w14:paraId="4C397F92" w14:textId="77777777" w:rsidTr="004A464B">
        <w:trPr>
          <w:cantSplit/>
          <w:jc w:val="center"/>
        </w:trPr>
        <w:tc>
          <w:tcPr>
            <w:tcW w:w="567" w:type="dxa"/>
            <w:vMerge/>
          </w:tcPr>
          <w:p w14:paraId="2F35EC22" w14:textId="77777777" w:rsidR="005B3A8A" w:rsidRPr="003F576B" w:rsidRDefault="005B3A8A" w:rsidP="004A464B">
            <w:pPr>
              <w:spacing w:line="284" w:lineRule="exact"/>
              <w:rPr>
                <w:rFonts w:cs="Arial"/>
                <w:b/>
                <w:bCs/>
              </w:rPr>
            </w:pPr>
          </w:p>
        </w:tc>
        <w:tc>
          <w:tcPr>
            <w:tcW w:w="3686" w:type="dxa"/>
            <w:shd w:val="clear" w:color="auto" w:fill="FFFFFF"/>
            <w:vAlign w:val="center"/>
          </w:tcPr>
          <w:p w14:paraId="42B09B89" w14:textId="77777777" w:rsidR="005B3A8A" w:rsidRPr="003F576B" w:rsidRDefault="005B3A8A" w:rsidP="004A464B">
            <w:pPr>
              <w:spacing w:line="284" w:lineRule="exact"/>
              <w:rPr>
                <w:rFonts w:cs="Arial"/>
                <w:bCs/>
              </w:rPr>
            </w:pPr>
            <w:r w:rsidRPr="003F576B">
              <w:rPr>
                <w:rFonts w:cs="Arial"/>
                <w:bCs/>
              </w:rPr>
              <w:t xml:space="preserve">Duur </w:t>
            </w:r>
            <w:r>
              <w:rPr>
                <w:rFonts w:cs="Arial"/>
                <w:bCs/>
              </w:rPr>
              <w:t>opdracht</w:t>
            </w:r>
          </w:p>
        </w:tc>
        <w:tc>
          <w:tcPr>
            <w:tcW w:w="4253" w:type="dxa"/>
            <w:vAlign w:val="center"/>
          </w:tcPr>
          <w:p w14:paraId="0C4B9FAE" w14:textId="77777777" w:rsidR="005B3A8A" w:rsidRPr="003F576B" w:rsidRDefault="005B3A8A" w:rsidP="004A464B">
            <w:pPr>
              <w:spacing w:line="284" w:lineRule="exact"/>
              <w:rPr>
                <w:rFonts w:cs="Arial"/>
                <w:bCs/>
              </w:rPr>
            </w:pPr>
          </w:p>
        </w:tc>
      </w:tr>
      <w:tr w:rsidR="005B3A8A" w:rsidRPr="003F576B" w14:paraId="10E1F493" w14:textId="77777777" w:rsidTr="004A464B">
        <w:trPr>
          <w:cantSplit/>
          <w:jc w:val="center"/>
        </w:trPr>
        <w:tc>
          <w:tcPr>
            <w:tcW w:w="567" w:type="dxa"/>
            <w:vMerge/>
          </w:tcPr>
          <w:p w14:paraId="54DFE811" w14:textId="77777777" w:rsidR="005B3A8A" w:rsidRPr="003F576B" w:rsidRDefault="005B3A8A" w:rsidP="004A464B">
            <w:pPr>
              <w:spacing w:line="284" w:lineRule="exact"/>
              <w:rPr>
                <w:rFonts w:cs="Arial"/>
                <w:b/>
                <w:bCs/>
              </w:rPr>
            </w:pPr>
          </w:p>
        </w:tc>
        <w:tc>
          <w:tcPr>
            <w:tcW w:w="3686" w:type="dxa"/>
            <w:shd w:val="clear" w:color="auto" w:fill="FFFFFF"/>
            <w:vAlign w:val="center"/>
          </w:tcPr>
          <w:p w14:paraId="2CD6C0D3" w14:textId="77777777" w:rsidR="005B3A8A" w:rsidRPr="003F576B" w:rsidRDefault="005B3A8A" w:rsidP="004A464B">
            <w:pPr>
              <w:spacing w:line="284" w:lineRule="exact"/>
              <w:rPr>
                <w:rFonts w:cs="Arial"/>
                <w:bCs/>
              </w:rPr>
            </w:pPr>
            <w:r w:rsidRPr="003F576B">
              <w:rPr>
                <w:rFonts w:cs="Arial"/>
                <w:bCs/>
              </w:rPr>
              <w:t xml:space="preserve">Start en einddatum </w:t>
            </w:r>
            <w:r>
              <w:rPr>
                <w:rFonts w:cs="Arial"/>
                <w:bCs/>
              </w:rPr>
              <w:t>opdracht</w:t>
            </w:r>
          </w:p>
        </w:tc>
        <w:tc>
          <w:tcPr>
            <w:tcW w:w="4253" w:type="dxa"/>
            <w:vAlign w:val="center"/>
          </w:tcPr>
          <w:p w14:paraId="45B020AA" w14:textId="77777777" w:rsidR="005B3A8A" w:rsidRPr="003F576B" w:rsidRDefault="005B3A8A" w:rsidP="004A464B">
            <w:pPr>
              <w:spacing w:line="284" w:lineRule="exact"/>
              <w:rPr>
                <w:rFonts w:cs="Arial"/>
                <w:bCs/>
              </w:rPr>
            </w:pPr>
          </w:p>
        </w:tc>
      </w:tr>
      <w:tr w:rsidR="005B3A8A" w:rsidRPr="003F576B" w14:paraId="3F99AD68" w14:textId="77777777" w:rsidTr="004A464B">
        <w:trPr>
          <w:cantSplit/>
          <w:jc w:val="center"/>
        </w:trPr>
        <w:tc>
          <w:tcPr>
            <w:tcW w:w="567" w:type="dxa"/>
            <w:vMerge/>
          </w:tcPr>
          <w:p w14:paraId="47706493" w14:textId="77777777" w:rsidR="005B3A8A" w:rsidRPr="003F576B" w:rsidRDefault="005B3A8A" w:rsidP="004A464B">
            <w:pPr>
              <w:spacing w:line="284" w:lineRule="exact"/>
              <w:rPr>
                <w:rFonts w:cs="Arial"/>
                <w:b/>
                <w:bCs/>
              </w:rPr>
            </w:pPr>
          </w:p>
        </w:tc>
        <w:tc>
          <w:tcPr>
            <w:tcW w:w="3686" w:type="dxa"/>
            <w:shd w:val="clear" w:color="auto" w:fill="FFFFFF"/>
            <w:vAlign w:val="center"/>
          </w:tcPr>
          <w:p w14:paraId="3DCF2595" w14:textId="77777777" w:rsidR="005B3A8A" w:rsidRPr="003F576B" w:rsidRDefault="005B3A8A" w:rsidP="004A464B">
            <w:pPr>
              <w:spacing w:line="284" w:lineRule="exact"/>
              <w:rPr>
                <w:rFonts w:cs="Arial"/>
                <w:bCs/>
              </w:rPr>
            </w:pPr>
            <w:r w:rsidRPr="003F576B">
              <w:rPr>
                <w:rFonts w:cs="Arial"/>
                <w:bCs/>
              </w:rPr>
              <w:t>Reden beëindiging</w:t>
            </w:r>
          </w:p>
        </w:tc>
        <w:tc>
          <w:tcPr>
            <w:tcW w:w="4253" w:type="dxa"/>
            <w:vAlign w:val="center"/>
          </w:tcPr>
          <w:p w14:paraId="4EE19839" w14:textId="77777777" w:rsidR="005B3A8A" w:rsidRPr="003F576B" w:rsidRDefault="005B3A8A" w:rsidP="004A464B">
            <w:pPr>
              <w:spacing w:line="284" w:lineRule="exact"/>
              <w:rPr>
                <w:rFonts w:cs="Arial"/>
                <w:bCs/>
              </w:rPr>
            </w:pPr>
          </w:p>
        </w:tc>
      </w:tr>
      <w:tr w:rsidR="005B3A8A" w:rsidRPr="003F576B" w14:paraId="2596BB05" w14:textId="77777777" w:rsidTr="004A464B">
        <w:trPr>
          <w:cantSplit/>
          <w:jc w:val="center"/>
        </w:trPr>
        <w:tc>
          <w:tcPr>
            <w:tcW w:w="567" w:type="dxa"/>
            <w:vMerge w:val="restart"/>
          </w:tcPr>
          <w:p w14:paraId="059E3B70" w14:textId="77777777" w:rsidR="005B3A8A" w:rsidRPr="003F576B" w:rsidRDefault="005B3A8A" w:rsidP="004A464B">
            <w:pPr>
              <w:spacing w:line="284" w:lineRule="exact"/>
              <w:rPr>
                <w:rFonts w:cs="Arial"/>
                <w:b/>
                <w:bCs/>
              </w:rPr>
            </w:pPr>
            <w:r w:rsidRPr="003F576B">
              <w:rPr>
                <w:rFonts w:cs="Arial"/>
                <w:b/>
                <w:bCs/>
              </w:rPr>
              <w:t>4.</w:t>
            </w:r>
          </w:p>
        </w:tc>
        <w:tc>
          <w:tcPr>
            <w:tcW w:w="3686" w:type="dxa"/>
            <w:shd w:val="clear" w:color="auto" w:fill="FFFFFF"/>
            <w:vAlign w:val="center"/>
          </w:tcPr>
          <w:p w14:paraId="225AE432" w14:textId="385969D3" w:rsidR="005B3A8A" w:rsidRPr="003F576B" w:rsidRDefault="00DE5DD6" w:rsidP="004A464B">
            <w:pPr>
              <w:spacing w:line="284" w:lineRule="exact"/>
              <w:rPr>
                <w:rFonts w:cs="Arial"/>
                <w:bCs/>
              </w:rPr>
            </w:pPr>
            <w:r>
              <w:rPr>
                <w:rFonts w:cs="Arial"/>
                <w:bCs/>
              </w:rPr>
              <w:t>Exploitatiebijdrage per jaar</w:t>
            </w:r>
          </w:p>
        </w:tc>
        <w:tc>
          <w:tcPr>
            <w:tcW w:w="4253" w:type="dxa"/>
          </w:tcPr>
          <w:p w14:paraId="13F127F6" w14:textId="77777777" w:rsidR="005B3A8A" w:rsidRPr="003F576B" w:rsidRDefault="005B3A8A" w:rsidP="004A464B">
            <w:pPr>
              <w:spacing w:line="284" w:lineRule="exact"/>
              <w:rPr>
                <w:rFonts w:cs="Arial"/>
                <w:bCs/>
              </w:rPr>
            </w:pPr>
            <w:r w:rsidRPr="003F576B">
              <w:rPr>
                <w:rFonts w:cs="Arial"/>
                <w:bCs/>
              </w:rPr>
              <w:t xml:space="preserve"> €</w:t>
            </w:r>
          </w:p>
        </w:tc>
      </w:tr>
      <w:tr w:rsidR="005B3A8A" w:rsidRPr="003F576B" w14:paraId="540E50FB" w14:textId="77777777" w:rsidTr="004A464B">
        <w:trPr>
          <w:cantSplit/>
          <w:jc w:val="center"/>
        </w:trPr>
        <w:tc>
          <w:tcPr>
            <w:tcW w:w="567" w:type="dxa"/>
            <w:vMerge/>
          </w:tcPr>
          <w:p w14:paraId="22918091" w14:textId="77777777" w:rsidR="005B3A8A" w:rsidRPr="003F576B" w:rsidRDefault="005B3A8A" w:rsidP="004A464B">
            <w:pPr>
              <w:spacing w:line="284" w:lineRule="exact"/>
              <w:rPr>
                <w:rFonts w:cs="Arial"/>
                <w:b/>
                <w:bCs/>
              </w:rPr>
            </w:pPr>
          </w:p>
        </w:tc>
        <w:tc>
          <w:tcPr>
            <w:tcW w:w="3686" w:type="dxa"/>
            <w:shd w:val="clear" w:color="auto" w:fill="FFFFFF"/>
            <w:vAlign w:val="center"/>
          </w:tcPr>
          <w:p w14:paraId="42FDF4AC" w14:textId="77777777" w:rsidR="005B3A8A" w:rsidRPr="003F576B" w:rsidRDefault="005B3A8A" w:rsidP="004A464B">
            <w:pPr>
              <w:spacing w:line="284" w:lineRule="exact"/>
              <w:rPr>
                <w:rFonts w:cs="Arial"/>
                <w:bCs/>
              </w:rPr>
            </w:pPr>
            <w:r w:rsidRPr="003F576B">
              <w:rPr>
                <w:rFonts w:cs="Arial"/>
                <w:bCs/>
              </w:rPr>
              <w:t>Omzet bedrag per Jaar:</w:t>
            </w:r>
          </w:p>
        </w:tc>
        <w:tc>
          <w:tcPr>
            <w:tcW w:w="4253" w:type="dxa"/>
            <w:vAlign w:val="center"/>
          </w:tcPr>
          <w:p w14:paraId="23A03497" w14:textId="77777777" w:rsidR="005B3A8A" w:rsidRPr="003F576B" w:rsidRDefault="005B3A8A" w:rsidP="004A464B">
            <w:pPr>
              <w:spacing w:line="284" w:lineRule="exact"/>
              <w:rPr>
                <w:rFonts w:cs="Arial"/>
                <w:bCs/>
              </w:rPr>
            </w:pPr>
            <w:r w:rsidRPr="003F576B">
              <w:rPr>
                <w:rFonts w:cs="Arial"/>
                <w:bCs/>
              </w:rPr>
              <w:t xml:space="preserve"> €</w:t>
            </w:r>
          </w:p>
        </w:tc>
      </w:tr>
      <w:tr w:rsidR="005B3A8A" w:rsidRPr="003F576B" w14:paraId="7A743D5D" w14:textId="77777777" w:rsidTr="004A464B">
        <w:trPr>
          <w:cantSplit/>
          <w:jc w:val="center"/>
        </w:trPr>
        <w:tc>
          <w:tcPr>
            <w:tcW w:w="567" w:type="dxa"/>
          </w:tcPr>
          <w:p w14:paraId="44459C01" w14:textId="77777777" w:rsidR="005B3A8A" w:rsidRPr="003F576B" w:rsidRDefault="005B3A8A" w:rsidP="004A464B">
            <w:pPr>
              <w:spacing w:line="284" w:lineRule="exact"/>
              <w:rPr>
                <w:rFonts w:cs="Arial"/>
                <w:b/>
                <w:bCs/>
              </w:rPr>
            </w:pPr>
            <w:r w:rsidRPr="003F576B">
              <w:rPr>
                <w:rFonts w:cs="Arial"/>
                <w:b/>
                <w:bCs/>
              </w:rPr>
              <w:t>5.</w:t>
            </w:r>
          </w:p>
        </w:tc>
        <w:tc>
          <w:tcPr>
            <w:tcW w:w="3686" w:type="dxa"/>
            <w:shd w:val="clear" w:color="auto" w:fill="FFFFFF"/>
            <w:vAlign w:val="center"/>
          </w:tcPr>
          <w:p w14:paraId="1CCF8B5D" w14:textId="6446AFC8" w:rsidR="005B3A8A" w:rsidRPr="003F576B" w:rsidRDefault="00474A37" w:rsidP="00733280">
            <w:pPr>
              <w:spacing w:line="284" w:lineRule="exact"/>
              <w:rPr>
                <w:rFonts w:cs="Arial"/>
                <w:bCs/>
              </w:rPr>
            </w:pPr>
            <w:r w:rsidRPr="00474A37">
              <w:rPr>
                <w:rFonts w:cs="Arial"/>
                <w:bCs/>
              </w:rPr>
              <w:t xml:space="preserve">Korte omschrijving van werkzaamheden waaruit de gevraagde kerncompetentie blijkt. </w:t>
            </w:r>
          </w:p>
        </w:tc>
        <w:tc>
          <w:tcPr>
            <w:tcW w:w="4253" w:type="dxa"/>
            <w:vAlign w:val="center"/>
          </w:tcPr>
          <w:p w14:paraId="61224314" w14:textId="77777777" w:rsidR="005B3A8A" w:rsidRPr="003F576B" w:rsidRDefault="005B3A8A" w:rsidP="004A464B">
            <w:pPr>
              <w:spacing w:line="284" w:lineRule="exact"/>
              <w:rPr>
                <w:rFonts w:cs="Arial"/>
                <w:bCs/>
              </w:rPr>
            </w:pPr>
          </w:p>
        </w:tc>
      </w:tr>
      <w:tr w:rsidR="00755F90" w:rsidRPr="003F576B" w14:paraId="106F6C73" w14:textId="77777777" w:rsidTr="004A464B">
        <w:trPr>
          <w:cantSplit/>
          <w:jc w:val="center"/>
        </w:trPr>
        <w:tc>
          <w:tcPr>
            <w:tcW w:w="567" w:type="dxa"/>
          </w:tcPr>
          <w:p w14:paraId="4EB7BFF7" w14:textId="5775E9DE" w:rsidR="00755F90" w:rsidRPr="003F576B" w:rsidRDefault="00283853" w:rsidP="004A464B">
            <w:pPr>
              <w:spacing w:line="284" w:lineRule="exact"/>
              <w:rPr>
                <w:rFonts w:cs="Arial"/>
                <w:b/>
                <w:bCs/>
              </w:rPr>
            </w:pPr>
            <w:r>
              <w:rPr>
                <w:rFonts w:cs="Arial"/>
                <w:b/>
                <w:bCs/>
              </w:rPr>
              <w:t>6.</w:t>
            </w:r>
          </w:p>
        </w:tc>
        <w:tc>
          <w:tcPr>
            <w:tcW w:w="3686" w:type="dxa"/>
            <w:shd w:val="clear" w:color="auto" w:fill="FFFFFF"/>
            <w:vAlign w:val="center"/>
          </w:tcPr>
          <w:p w14:paraId="7A4C4DAE" w14:textId="429813CE" w:rsidR="00755F90" w:rsidRPr="00474A37" w:rsidRDefault="00283853" w:rsidP="00283853">
            <w:pPr>
              <w:spacing w:line="284" w:lineRule="exact"/>
              <w:rPr>
                <w:rFonts w:cs="Arial"/>
                <w:bCs/>
              </w:rPr>
            </w:pPr>
            <w:r w:rsidRPr="00283853">
              <w:rPr>
                <w:rFonts w:cs="Arial"/>
                <w:bCs/>
              </w:rPr>
              <w:t xml:space="preserve">De gevraagde kerncompetenties zijn conform opdracht van de </w:t>
            </w:r>
            <w:r>
              <w:rPr>
                <w:rFonts w:cs="Arial"/>
                <w:bCs/>
              </w:rPr>
              <w:t>referentie-organisatie</w:t>
            </w:r>
            <w:r w:rsidRPr="00283853">
              <w:rPr>
                <w:rFonts w:cs="Arial"/>
                <w:bCs/>
              </w:rPr>
              <w:t xml:space="preserv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tc>
        <w:tc>
          <w:tcPr>
            <w:tcW w:w="4253" w:type="dxa"/>
            <w:vAlign w:val="center"/>
          </w:tcPr>
          <w:p w14:paraId="5C4CFC14" w14:textId="77777777" w:rsidR="00755F90" w:rsidRPr="003F576B" w:rsidRDefault="00755F90" w:rsidP="004A464B">
            <w:pPr>
              <w:spacing w:line="284" w:lineRule="exact"/>
              <w:rPr>
                <w:rFonts w:cs="Arial"/>
                <w:bCs/>
              </w:rPr>
            </w:pPr>
          </w:p>
        </w:tc>
      </w:tr>
      <w:tr w:rsidR="005B3A8A" w:rsidRPr="003F576B" w14:paraId="74E5C417" w14:textId="77777777" w:rsidTr="004A464B">
        <w:trPr>
          <w:cantSplit/>
          <w:jc w:val="center"/>
        </w:trPr>
        <w:tc>
          <w:tcPr>
            <w:tcW w:w="567" w:type="dxa"/>
          </w:tcPr>
          <w:p w14:paraId="58631697" w14:textId="1D589CB2" w:rsidR="005B3A8A" w:rsidRPr="003F576B" w:rsidRDefault="0056638A" w:rsidP="004A464B">
            <w:pPr>
              <w:spacing w:line="284" w:lineRule="exact"/>
              <w:rPr>
                <w:rFonts w:cs="Arial"/>
                <w:b/>
                <w:bCs/>
              </w:rPr>
            </w:pPr>
            <w:r>
              <w:rPr>
                <w:rFonts w:cs="Arial"/>
                <w:b/>
                <w:bCs/>
              </w:rPr>
              <w:t>7.</w:t>
            </w:r>
          </w:p>
        </w:tc>
        <w:tc>
          <w:tcPr>
            <w:tcW w:w="3686" w:type="dxa"/>
            <w:shd w:val="clear" w:color="auto" w:fill="FFFFFF"/>
            <w:vAlign w:val="center"/>
          </w:tcPr>
          <w:p w14:paraId="6C6677CB" w14:textId="77777777" w:rsidR="005B3A8A" w:rsidRPr="003F576B" w:rsidRDefault="005B3A8A" w:rsidP="004A464B">
            <w:pPr>
              <w:spacing w:line="284" w:lineRule="exact"/>
              <w:rPr>
                <w:rFonts w:cs="Arial"/>
                <w:bCs/>
              </w:rPr>
            </w:pPr>
            <w:r w:rsidRPr="003F576B">
              <w:rPr>
                <w:rFonts w:cs="Arial"/>
                <w:bCs/>
              </w:rPr>
              <w:t>Indien uitgevoerd in combinatie, de namen van de combinanten en het percentage aandeel in de combinatie</w:t>
            </w:r>
          </w:p>
        </w:tc>
        <w:tc>
          <w:tcPr>
            <w:tcW w:w="4253" w:type="dxa"/>
            <w:vAlign w:val="center"/>
          </w:tcPr>
          <w:p w14:paraId="320E97E4" w14:textId="77777777" w:rsidR="005B3A8A" w:rsidRPr="003F576B" w:rsidRDefault="005B3A8A" w:rsidP="004A464B">
            <w:pPr>
              <w:spacing w:line="284" w:lineRule="exact"/>
              <w:rPr>
                <w:rFonts w:cs="Arial"/>
                <w:bCs/>
              </w:rPr>
            </w:pPr>
          </w:p>
        </w:tc>
      </w:tr>
    </w:tbl>
    <w:p w14:paraId="4A00DEE6" w14:textId="77777777" w:rsidR="00455F64" w:rsidRDefault="00455F64" w:rsidP="005B3A8A">
      <w:pPr>
        <w:spacing w:line="284" w:lineRule="exact"/>
        <w:rPr>
          <w:rFonts w:cs="Arial"/>
          <w:bCs/>
        </w:rPr>
      </w:pPr>
    </w:p>
    <w:p w14:paraId="6400372D" w14:textId="77777777" w:rsidR="00455F64" w:rsidRDefault="00455F64">
      <w:pPr>
        <w:spacing w:line="240" w:lineRule="auto"/>
        <w:rPr>
          <w:rFonts w:cs="Arial"/>
          <w:bCs/>
        </w:rPr>
      </w:pPr>
      <w:r>
        <w:rPr>
          <w:rFonts w:cs="Arial"/>
          <w:bCs/>
        </w:rPr>
        <w:br w:type="page"/>
      </w:r>
    </w:p>
    <w:p w14:paraId="06CF3186" w14:textId="1E740568" w:rsidR="005B3A8A" w:rsidRPr="003F576B" w:rsidRDefault="005B3A8A" w:rsidP="005B3A8A">
      <w:pPr>
        <w:spacing w:line="284" w:lineRule="exact"/>
        <w:rPr>
          <w:rFonts w:cs="Arial"/>
          <w:bCs/>
        </w:rPr>
      </w:pPr>
      <w:r w:rsidRPr="003F576B">
        <w:rPr>
          <w:rFonts w:cs="Arial"/>
          <w:bCs/>
        </w:rPr>
        <w:lastRenderedPageBreak/>
        <w:t>Ondergetekende verklaart de vragen volledig en naar waarheid te hebben beantwoord en dat de in deze vragenlijst verstrekte inlichtingen met de werkelijkheid overeenstemmen en volledig zijn.</w:t>
      </w:r>
    </w:p>
    <w:p w14:paraId="3534F24C" w14:textId="77777777" w:rsidR="005B3A8A" w:rsidRPr="003F576B" w:rsidRDefault="005B3A8A" w:rsidP="005B3A8A">
      <w:pPr>
        <w:spacing w:line="284" w:lineRule="exact"/>
        <w:rPr>
          <w:rFonts w:cs="Arial"/>
          <w:bCs/>
        </w:rPr>
      </w:pPr>
      <w:r w:rsidRPr="003F576B">
        <w:rPr>
          <w:rFonts w:cs="Arial"/>
          <w:bCs/>
        </w:rPr>
        <w:t xml:space="preserve">Ondergetekende stemt ermee in dat de </w:t>
      </w:r>
      <w:r>
        <w:rPr>
          <w:rFonts w:cs="Arial"/>
          <w:bCs/>
        </w:rPr>
        <w:t>Provincie</w:t>
      </w:r>
      <w:r w:rsidRPr="003F576B">
        <w:rPr>
          <w:rFonts w:cs="Arial"/>
          <w:bCs/>
        </w:rPr>
        <w:t xml:space="preserve"> op basis van artikel 2.102 van de Aanbestedingswet aanvullende documentatie en inlichtingen kan verlangen.</w:t>
      </w:r>
    </w:p>
    <w:p w14:paraId="1C19A444" w14:textId="1EBF7A0E" w:rsidR="003B344F" w:rsidRPr="00726200" w:rsidRDefault="003B344F"/>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000" w:firstRow="0" w:lastRow="0" w:firstColumn="0" w:lastColumn="0" w:noHBand="0" w:noVBand="0"/>
      </w:tblPr>
      <w:tblGrid>
        <w:gridCol w:w="2155"/>
        <w:gridCol w:w="5823"/>
      </w:tblGrid>
      <w:tr w:rsidR="003B344F" w:rsidRPr="0025327E" w14:paraId="5B17E899" w14:textId="77777777" w:rsidTr="005178F0">
        <w:tc>
          <w:tcPr>
            <w:tcW w:w="2155" w:type="dxa"/>
          </w:tcPr>
          <w:p w14:paraId="2B163642" w14:textId="77777777" w:rsidR="003B344F" w:rsidRPr="0025327E" w:rsidRDefault="003B344F" w:rsidP="005178F0">
            <w:pPr>
              <w:rPr>
                <w:rFonts w:cs="Arial"/>
              </w:rPr>
            </w:pPr>
          </w:p>
          <w:p w14:paraId="0E2C5992"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r w:rsidRPr="0025327E">
              <w:rPr>
                <w:rFonts w:cs="Arial"/>
              </w:rPr>
              <w:t>Naam onderneming:</w:t>
            </w:r>
          </w:p>
        </w:tc>
        <w:tc>
          <w:tcPr>
            <w:tcW w:w="5823" w:type="dxa"/>
          </w:tcPr>
          <w:p w14:paraId="5674F67A" w14:textId="77777777" w:rsidR="003B344F" w:rsidRPr="0025327E" w:rsidRDefault="003B344F" w:rsidP="005178F0">
            <w:pPr>
              <w:rPr>
                <w:rFonts w:cs="Arial"/>
              </w:rPr>
            </w:pPr>
          </w:p>
          <w:p w14:paraId="60208840"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p>
        </w:tc>
      </w:tr>
      <w:tr w:rsidR="003B344F" w:rsidRPr="0025327E" w14:paraId="252EED15" w14:textId="77777777" w:rsidTr="005178F0">
        <w:tc>
          <w:tcPr>
            <w:tcW w:w="2155" w:type="dxa"/>
          </w:tcPr>
          <w:p w14:paraId="3F431E42" w14:textId="77777777" w:rsidR="003B344F" w:rsidRPr="0025327E" w:rsidRDefault="003B344F" w:rsidP="005178F0">
            <w:pPr>
              <w:rPr>
                <w:rFonts w:cs="Arial"/>
              </w:rPr>
            </w:pPr>
          </w:p>
          <w:p w14:paraId="0CEC9A4E"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r w:rsidRPr="0025327E">
              <w:rPr>
                <w:rFonts w:cs="Arial"/>
              </w:rPr>
              <w:t>Naam ondergetekende:</w:t>
            </w:r>
          </w:p>
        </w:tc>
        <w:tc>
          <w:tcPr>
            <w:tcW w:w="5823" w:type="dxa"/>
          </w:tcPr>
          <w:p w14:paraId="6BE84B05" w14:textId="77777777" w:rsidR="003B344F" w:rsidRPr="0025327E" w:rsidRDefault="003B344F" w:rsidP="005178F0">
            <w:pPr>
              <w:rPr>
                <w:rFonts w:cs="Arial"/>
              </w:rPr>
            </w:pPr>
          </w:p>
          <w:p w14:paraId="4992F0DB"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p>
        </w:tc>
      </w:tr>
      <w:tr w:rsidR="003B344F" w:rsidRPr="0025327E" w14:paraId="7675A85A" w14:textId="77777777" w:rsidTr="005178F0">
        <w:tc>
          <w:tcPr>
            <w:tcW w:w="2155" w:type="dxa"/>
          </w:tcPr>
          <w:p w14:paraId="144A0B35" w14:textId="77777777" w:rsidR="003B344F" w:rsidRPr="0025327E" w:rsidRDefault="003B344F" w:rsidP="005178F0">
            <w:pPr>
              <w:rPr>
                <w:rFonts w:cs="Arial"/>
              </w:rPr>
            </w:pPr>
          </w:p>
          <w:p w14:paraId="779CBC27"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r w:rsidRPr="0025327E">
              <w:rPr>
                <w:rFonts w:cs="Arial"/>
              </w:rPr>
              <w:t>Functie:</w:t>
            </w:r>
          </w:p>
        </w:tc>
        <w:tc>
          <w:tcPr>
            <w:tcW w:w="5823" w:type="dxa"/>
          </w:tcPr>
          <w:p w14:paraId="52EB2472" w14:textId="77777777" w:rsidR="003B344F" w:rsidRPr="0025327E" w:rsidRDefault="003B344F" w:rsidP="005178F0">
            <w:pPr>
              <w:rPr>
                <w:rFonts w:cs="Arial"/>
              </w:rPr>
            </w:pPr>
          </w:p>
          <w:p w14:paraId="21E2020E"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p>
        </w:tc>
      </w:tr>
      <w:tr w:rsidR="003B344F" w:rsidRPr="0025327E" w14:paraId="6C4F7766" w14:textId="77777777" w:rsidTr="005178F0">
        <w:trPr>
          <w:trHeight w:val="1176"/>
        </w:trPr>
        <w:tc>
          <w:tcPr>
            <w:tcW w:w="2155" w:type="dxa"/>
          </w:tcPr>
          <w:p w14:paraId="1AC879A9" w14:textId="77777777" w:rsidR="003B344F" w:rsidRPr="0025327E" w:rsidRDefault="003B344F" w:rsidP="005178F0">
            <w:pPr>
              <w:rPr>
                <w:rFonts w:cs="Arial"/>
              </w:rPr>
            </w:pPr>
          </w:p>
          <w:p w14:paraId="17F010B4" w14:textId="77777777" w:rsidR="003B344F" w:rsidRPr="0025327E" w:rsidRDefault="003B344F" w:rsidP="005178F0">
            <w:pPr>
              <w:tabs>
                <w:tab w:val="left" w:pos="397"/>
                <w:tab w:val="left" w:pos="738"/>
                <w:tab w:val="left" w:pos="1361"/>
                <w:tab w:val="left" w:pos="2609"/>
                <w:tab w:val="left" w:pos="2778"/>
                <w:tab w:val="left" w:pos="3119"/>
                <w:tab w:val="left" w:pos="8334"/>
              </w:tabs>
              <w:rPr>
                <w:rFonts w:cs="Arial"/>
              </w:rPr>
            </w:pPr>
            <w:r w:rsidRPr="0025327E">
              <w:rPr>
                <w:rFonts w:cs="Arial"/>
              </w:rPr>
              <w:t>Handtekening:</w:t>
            </w:r>
          </w:p>
        </w:tc>
        <w:tc>
          <w:tcPr>
            <w:tcW w:w="5823" w:type="dxa"/>
          </w:tcPr>
          <w:p w14:paraId="6FBD87BA" w14:textId="77777777" w:rsidR="003B344F" w:rsidRPr="0025327E" w:rsidRDefault="003B344F" w:rsidP="005178F0">
            <w:pPr>
              <w:rPr>
                <w:rFonts w:cs="Arial"/>
              </w:rPr>
            </w:pPr>
          </w:p>
          <w:p w14:paraId="550CEF91"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p>
        </w:tc>
      </w:tr>
      <w:tr w:rsidR="003B344F" w:rsidRPr="0025327E" w14:paraId="4DE3C2C7" w14:textId="77777777" w:rsidTr="005178F0">
        <w:tc>
          <w:tcPr>
            <w:tcW w:w="2155" w:type="dxa"/>
          </w:tcPr>
          <w:p w14:paraId="3FA46935" w14:textId="77777777" w:rsidR="003B344F" w:rsidRPr="0025327E" w:rsidRDefault="003B344F" w:rsidP="005178F0">
            <w:pPr>
              <w:rPr>
                <w:rFonts w:cs="Arial"/>
              </w:rPr>
            </w:pPr>
          </w:p>
          <w:p w14:paraId="2164F87D"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r w:rsidRPr="0025327E">
              <w:rPr>
                <w:rFonts w:cs="Arial"/>
              </w:rPr>
              <w:t>Datum:</w:t>
            </w:r>
          </w:p>
        </w:tc>
        <w:tc>
          <w:tcPr>
            <w:tcW w:w="5823" w:type="dxa"/>
          </w:tcPr>
          <w:p w14:paraId="399D8BE8" w14:textId="77777777" w:rsidR="003B344F" w:rsidRPr="0025327E" w:rsidRDefault="003B344F" w:rsidP="005178F0">
            <w:pPr>
              <w:rPr>
                <w:rFonts w:cs="Arial"/>
              </w:rPr>
            </w:pPr>
          </w:p>
          <w:p w14:paraId="6C0D1B78"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p>
        </w:tc>
      </w:tr>
    </w:tbl>
    <w:p w14:paraId="32BA2B27" w14:textId="667072DD" w:rsidR="003B344F" w:rsidRDefault="003B344F"/>
    <w:p w14:paraId="02F37CE1" w14:textId="520A6920" w:rsidR="00457099" w:rsidRDefault="00457099"/>
    <w:p w14:paraId="0B4119DB" w14:textId="77777777" w:rsidR="00457099" w:rsidRPr="003B344F" w:rsidRDefault="00457099" w:rsidP="00726200">
      <w:pPr>
        <w:spacing w:line="240" w:lineRule="auto"/>
      </w:pPr>
    </w:p>
    <w:sectPr w:rsidR="00457099" w:rsidRPr="003B344F">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460FA0" w16cid:durableId="20914E8B"/>
  <w16cid:commentId w16cid:paraId="4AAB4B35" w16cid:durableId="209196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E99FB" w14:textId="77777777" w:rsidR="002B6DD9" w:rsidRDefault="002B6DD9" w:rsidP="008A65B2">
      <w:pPr>
        <w:spacing w:line="240" w:lineRule="auto"/>
      </w:pPr>
      <w:r>
        <w:separator/>
      </w:r>
    </w:p>
  </w:endnote>
  <w:endnote w:type="continuationSeparator" w:id="0">
    <w:p w14:paraId="62A46AFC" w14:textId="77777777" w:rsidR="002B6DD9" w:rsidRDefault="002B6DD9" w:rsidP="008A65B2">
      <w:pPr>
        <w:spacing w:line="240" w:lineRule="auto"/>
      </w:pPr>
      <w:r>
        <w:continuationSeparator/>
      </w:r>
    </w:p>
  </w:endnote>
  <w:endnote w:type="continuationNotice" w:id="1">
    <w:p w14:paraId="6B6AE788" w14:textId="77777777" w:rsidR="002B6DD9" w:rsidRDefault="002B6D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altName w:val="Lucida Sans Unicode"/>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ScalaOT-Regular">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hruti">
    <w:panose1 w:val="020005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F2FE8" w14:textId="77777777" w:rsidR="008D1600" w:rsidRDefault="008D160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B97B" w14:textId="0222E8E3" w:rsidR="002F487A" w:rsidRPr="000D0463" w:rsidRDefault="000D0463">
    <w:pPr>
      <w:pStyle w:val="Voettekst"/>
      <w:rPr>
        <w:sz w:val="16"/>
        <w:szCs w:val="16"/>
      </w:rPr>
    </w:pPr>
    <w:r w:rsidRPr="000D0463">
      <w:rPr>
        <w:sz w:val="16"/>
        <w:szCs w:val="16"/>
      </w:rPr>
      <w:t>A Bijlage bij Inschrijfleidraad OV-concessie Gooi en Vechtstreek 2021-2030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BFFC5" w14:textId="77777777" w:rsidR="008D1600" w:rsidRDefault="008D160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D3474" w14:textId="77777777" w:rsidR="002B6DD9" w:rsidRDefault="002B6DD9" w:rsidP="008A65B2">
      <w:pPr>
        <w:spacing w:line="240" w:lineRule="auto"/>
      </w:pPr>
      <w:r>
        <w:separator/>
      </w:r>
    </w:p>
  </w:footnote>
  <w:footnote w:type="continuationSeparator" w:id="0">
    <w:p w14:paraId="6A0C6243" w14:textId="77777777" w:rsidR="002B6DD9" w:rsidRDefault="002B6DD9" w:rsidP="008A65B2">
      <w:pPr>
        <w:spacing w:line="240" w:lineRule="auto"/>
      </w:pPr>
      <w:r>
        <w:continuationSeparator/>
      </w:r>
    </w:p>
  </w:footnote>
  <w:footnote w:type="continuationNotice" w:id="1">
    <w:p w14:paraId="640C5A4C" w14:textId="77777777" w:rsidR="002B6DD9" w:rsidRDefault="002B6DD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EB61F" w14:textId="77777777" w:rsidR="008D1600" w:rsidRDefault="008D160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1BD33" w14:textId="77777777" w:rsidR="008D1600" w:rsidRDefault="008D1600">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A072F" w14:textId="77777777" w:rsidR="008D1600" w:rsidRDefault="008D160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FC635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B82C035A"/>
    <w:lvl w:ilvl="0">
      <w:start w:val="1"/>
      <w:numFmt w:val="bullet"/>
      <w:pStyle w:val="Kop9"/>
      <w:lvlText w:val=""/>
      <w:lvlJc w:val="left"/>
      <w:pPr>
        <w:tabs>
          <w:tab w:val="num" w:pos="567"/>
        </w:tabs>
        <w:ind w:left="567" w:hanging="397"/>
      </w:pPr>
      <w:rPr>
        <w:rFonts w:ascii="Symbol" w:hAnsi="Symbol" w:hint="default"/>
        <w:sz w:val="18"/>
      </w:rPr>
    </w:lvl>
  </w:abstractNum>
  <w:abstractNum w:abstractNumId="2" w15:restartNumberingAfterBreak="0">
    <w:nsid w:val="0343520B"/>
    <w:multiLevelType w:val="hybridMultilevel"/>
    <w:tmpl w:val="EB70BADC"/>
    <w:lvl w:ilvl="0" w:tplc="2102C708">
      <w:start w:val="1"/>
      <w:numFmt w:val="decimal"/>
      <w:lvlText w:val="%1."/>
      <w:lvlJc w:val="left"/>
      <w:pPr>
        <w:tabs>
          <w:tab w:val="num" w:pos="720"/>
        </w:tabs>
        <w:ind w:left="720" w:hanging="360"/>
      </w:pPr>
      <w:rPr>
        <w:b w:val="0"/>
      </w:rPr>
    </w:lvl>
    <w:lvl w:ilvl="1" w:tplc="4BFA1058">
      <w:start w:val="4"/>
      <w:numFmt w:val="bullet"/>
      <w:lvlText w:val="•"/>
      <w:lvlJc w:val="left"/>
      <w:pPr>
        <w:ind w:left="1440" w:hanging="360"/>
      </w:pPr>
      <w:rPr>
        <w:rFonts w:ascii="Lucida Sans" w:eastAsia="Times New Roman" w:hAnsi="Lucida Sans" w:cs="Times New Roman" w:hint="default"/>
      </w:rPr>
    </w:lvl>
    <w:lvl w:ilvl="2" w:tplc="197035EA">
      <w:start w:val="1"/>
      <w:numFmt w:val="lowerRoman"/>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5C54E67"/>
    <w:multiLevelType w:val="hybridMultilevel"/>
    <w:tmpl w:val="1B226C2C"/>
    <w:lvl w:ilvl="0" w:tplc="8398C014">
      <w:start w:val="1"/>
      <w:numFmt w:val="decimal"/>
      <w:lvlText w:val="%1)"/>
      <w:lvlJc w:val="left"/>
      <w:pPr>
        <w:tabs>
          <w:tab w:val="num" w:pos="360"/>
        </w:tabs>
        <w:ind w:left="360" w:hanging="360"/>
      </w:pPr>
      <w:rPr>
        <w:rFonts w:hint="default"/>
      </w:rPr>
    </w:lvl>
    <w:lvl w:ilvl="1" w:tplc="04130019">
      <w:start w:val="1"/>
      <w:numFmt w:val="lowerLetter"/>
      <w:pStyle w:val="Kop2"/>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167664C1"/>
    <w:multiLevelType w:val="hybridMultilevel"/>
    <w:tmpl w:val="8984F6B2"/>
    <w:lvl w:ilvl="0" w:tplc="462A0E3C">
      <w:start w:val="1"/>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942625"/>
    <w:multiLevelType w:val="singleLevel"/>
    <w:tmpl w:val="BA7C964E"/>
    <w:lvl w:ilvl="0">
      <w:start w:val="1"/>
      <w:numFmt w:val="decimal"/>
      <w:pStyle w:val="Nummering"/>
      <w:lvlText w:val="%1"/>
      <w:lvlJc w:val="left"/>
      <w:pPr>
        <w:tabs>
          <w:tab w:val="num" w:pos="425"/>
        </w:tabs>
        <w:ind w:left="425" w:hanging="425"/>
      </w:pPr>
      <w:rPr>
        <w:rFonts w:ascii="Arial" w:hAnsi="Arial" w:cs="Arial" w:hint="default"/>
        <w:b w:val="0"/>
        <w:i w:val="0"/>
        <w:sz w:val="20"/>
        <w:szCs w:val="20"/>
      </w:rPr>
    </w:lvl>
  </w:abstractNum>
  <w:abstractNum w:abstractNumId="6" w15:restartNumberingAfterBreak="0">
    <w:nsid w:val="32B34530"/>
    <w:multiLevelType w:val="hybridMultilevel"/>
    <w:tmpl w:val="BBA43B06"/>
    <w:lvl w:ilvl="0" w:tplc="7CDEBB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EF740C"/>
    <w:multiLevelType w:val="multilevel"/>
    <w:tmpl w:val="C23ABBDC"/>
    <w:lvl w:ilvl="0">
      <w:start w:val="1"/>
      <w:numFmt w:val="decimal"/>
      <w:lvlText w:val="%1"/>
      <w:lvlJc w:val="left"/>
      <w:pPr>
        <w:tabs>
          <w:tab w:val="num" w:pos="1021"/>
        </w:tabs>
        <w:ind w:left="1021" w:hanging="1021"/>
      </w:pPr>
      <w:rPr>
        <w:rFonts w:ascii="Arial" w:hAnsi="Arial" w:hint="default"/>
        <w:b/>
        <w:i w:val="0"/>
        <w:spacing w:val="22"/>
        <w:sz w:val="20"/>
        <w:u w:val="none"/>
      </w:rPr>
    </w:lvl>
    <w:lvl w:ilvl="1">
      <w:start w:val="1"/>
      <w:numFmt w:val="decimal"/>
      <w:lvlText w:val="%1.%2"/>
      <w:lvlJc w:val="left"/>
      <w:pPr>
        <w:tabs>
          <w:tab w:val="num" w:pos="1021"/>
        </w:tabs>
        <w:ind w:left="1021" w:hanging="1021"/>
      </w:pPr>
      <w:rPr>
        <w:rFonts w:ascii="Arial" w:hAnsi="Arial" w:hint="default"/>
        <w:b/>
        <w:i w:val="0"/>
        <w:spacing w:val="34"/>
        <w:sz w:val="20"/>
        <w:u w:val="none"/>
      </w:rPr>
    </w:lvl>
    <w:lvl w:ilvl="2">
      <w:start w:val="1"/>
      <w:numFmt w:val="decimal"/>
      <w:lvlText w:val="%1.%2.%3"/>
      <w:lvlJc w:val="left"/>
      <w:pPr>
        <w:tabs>
          <w:tab w:val="num" w:pos="1021"/>
        </w:tabs>
        <w:ind w:left="1021" w:hanging="1021"/>
      </w:pPr>
      <w:rPr>
        <w:rFonts w:ascii="Arial" w:hAnsi="Arial" w:hint="default"/>
        <w:b w:val="0"/>
        <w:i w:val="0"/>
        <w:spacing w:val="34"/>
        <w:sz w:val="20"/>
        <w:u w:val="none"/>
      </w:rPr>
    </w:lvl>
    <w:lvl w:ilvl="3">
      <w:start w:val="1"/>
      <w:numFmt w:val="decimal"/>
      <w:lvlText w:val="%1.%2.%3.%4"/>
      <w:lvlJc w:val="left"/>
      <w:pPr>
        <w:tabs>
          <w:tab w:val="num" w:pos="1021"/>
        </w:tabs>
        <w:ind w:left="1021" w:hanging="1021"/>
      </w:pPr>
      <w:rPr>
        <w:rFonts w:ascii="Arial" w:hAnsi="Arial" w:hint="default"/>
        <w:b w:val="0"/>
        <w:i w:val="0"/>
        <w:spacing w:val="26"/>
        <w:sz w:val="14"/>
        <w:u w:val="none"/>
      </w:rPr>
    </w:lvl>
    <w:lvl w:ilvl="4">
      <w:start w:val="1"/>
      <w:numFmt w:val="none"/>
      <w:suff w:val="nothing"/>
      <w:lvlText w:val=""/>
      <w:lvlJc w:val="left"/>
      <w:pPr>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8" w15:restartNumberingAfterBreak="0">
    <w:nsid w:val="52DF029A"/>
    <w:multiLevelType w:val="singleLevel"/>
    <w:tmpl w:val="19961316"/>
    <w:lvl w:ilvl="0">
      <w:start w:val="1"/>
      <w:numFmt w:val="lowerLetter"/>
      <w:pStyle w:val="Nummering2"/>
      <w:lvlText w:val="%1)"/>
      <w:lvlJc w:val="left"/>
      <w:pPr>
        <w:tabs>
          <w:tab w:val="num" w:pos="425"/>
        </w:tabs>
        <w:ind w:left="425" w:hanging="425"/>
      </w:pPr>
      <w:rPr>
        <w:rFonts w:ascii="Arial" w:hAnsi="Arial" w:cs="Arial" w:hint="default"/>
        <w:b w:val="0"/>
        <w:i w:val="0"/>
        <w:sz w:val="20"/>
        <w:szCs w:val="20"/>
      </w:rPr>
    </w:lvl>
  </w:abstractNum>
  <w:abstractNum w:abstractNumId="9" w15:restartNumberingAfterBreak="0">
    <w:nsid w:val="615963BB"/>
    <w:multiLevelType w:val="hybridMultilevel"/>
    <w:tmpl w:val="E856E7DE"/>
    <w:lvl w:ilvl="0" w:tplc="DB363D14">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936009E"/>
    <w:multiLevelType w:val="hybridMultilevel"/>
    <w:tmpl w:val="BD62DBA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E906B54"/>
    <w:multiLevelType w:val="hybridMultilevel"/>
    <w:tmpl w:val="1B226C2C"/>
    <w:lvl w:ilvl="0" w:tplc="8398C014">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6"/>
  </w:num>
  <w:num w:numId="4">
    <w:abstractNumId w:val="5"/>
  </w:num>
  <w:num w:numId="5">
    <w:abstractNumId w:val="8"/>
  </w:num>
  <w:num w:numId="6">
    <w:abstractNumId w:val="7"/>
  </w:num>
  <w:num w:numId="7">
    <w:abstractNumId w:val="9"/>
  </w:num>
  <w:num w:numId="8">
    <w:abstractNumId w:val="0"/>
  </w:num>
  <w:num w:numId="9">
    <w:abstractNumId w:val="4"/>
  </w:num>
  <w:num w:numId="10">
    <w:abstractNumId w:val="5"/>
  </w:num>
  <w:num w:numId="11">
    <w:abstractNumId w:val="5"/>
  </w:num>
  <w:num w:numId="12">
    <w:abstractNumId w:val="5"/>
    <w:lvlOverride w:ilvl="0">
      <w:startOverride w:val="1"/>
    </w:lvlOverride>
  </w:num>
  <w:num w:numId="13">
    <w:abstractNumId w:val="11"/>
  </w:num>
  <w:num w:numId="14">
    <w:abstractNumId w:val="10"/>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2"/>
  </w:num>
  <w:num w:numId="24">
    <w:abstractNumId w:val="3"/>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PersonalInformation/>
  <w:removeDateAndTime/>
  <w:proofState w:spelling="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oNotTrackFormatting/>
  <w:defaultTabStop w:val="708"/>
  <w:hyphenationZone w:val="425"/>
  <w:characterSpacingControl w:val="doNotCompress"/>
  <w:hdrShapeDefaults>
    <o:shapedefaults v:ext="edit" spidmax="22529"/>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EF2"/>
    <w:rsid w:val="00000CF7"/>
    <w:rsid w:val="00000FB8"/>
    <w:rsid w:val="00004830"/>
    <w:rsid w:val="00024181"/>
    <w:rsid w:val="000253F0"/>
    <w:rsid w:val="0003179C"/>
    <w:rsid w:val="00042A74"/>
    <w:rsid w:val="00060681"/>
    <w:rsid w:val="000B4307"/>
    <w:rsid w:val="000B43DA"/>
    <w:rsid w:val="000C0368"/>
    <w:rsid w:val="000C4C54"/>
    <w:rsid w:val="000D0463"/>
    <w:rsid w:val="000D10A3"/>
    <w:rsid w:val="000D19B2"/>
    <w:rsid w:val="000D3340"/>
    <w:rsid w:val="000D3824"/>
    <w:rsid w:val="000D3994"/>
    <w:rsid w:val="000E6830"/>
    <w:rsid w:val="000F2BCB"/>
    <w:rsid w:val="000F718F"/>
    <w:rsid w:val="00111ABA"/>
    <w:rsid w:val="00124EB0"/>
    <w:rsid w:val="00127BA5"/>
    <w:rsid w:val="00136B2C"/>
    <w:rsid w:val="00143D35"/>
    <w:rsid w:val="00145173"/>
    <w:rsid w:val="00150577"/>
    <w:rsid w:val="001544F9"/>
    <w:rsid w:val="001807CE"/>
    <w:rsid w:val="00185A8B"/>
    <w:rsid w:val="0019018F"/>
    <w:rsid w:val="001A4B25"/>
    <w:rsid w:val="001B1183"/>
    <w:rsid w:val="001C4223"/>
    <w:rsid w:val="00215F28"/>
    <w:rsid w:val="002359D1"/>
    <w:rsid w:val="00244AEE"/>
    <w:rsid w:val="002467FC"/>
    <w:rsid w:val="0025327E"/>
    <w:rsid w:val="002638FB"/>
    <w:rsid w:val="00270FBC"/>
    <w:rsid w:val="00283853"/>
    <w:rsid w:val="002847ED"/>
    <w:rsid w:val="002867BD"/>
    <w:rsid w:val="002A6E22"/>
    <w:rsid w:val="002B0848"/>
    <w:rsid w:val="002B6DD9"/>
    <w:rsid w:val="002C0F60"/>
    <w:rsid w:val="002E28D0"/>
    <w:rsid w:val="002E2B70"/>
    <w:rsid w:val="002F3B4F"/>
    <w:rsid w:val="002F487A"/>
    <w:rsid w:val="00304566"/>
    <w:rsid w:val="00305D1F"/>
    <w:rsid w:val="00357702"/>
    <w:rsid w:val="00365C76"/>
    <w:rsid w:val="003801CE"/>
    <w:rsid w:val="003826B1"/>
    <w:rsid w:val="00387205"/>
    <w:rsid w:val="003A49C9"/>
    <w:rsid w:val="003A6E4F"/>
    <w:rsid w:val="003A6EA8"/>
    <w:rsid w:val="003B344F"/>
    <w:rsid w:val="003B6457"/>
    <w:rsid w:val="003B7E0B"/>
    <w:rsid w:val="003C509B"/>
    <w:rsid w:val="003C7A79"/>
    <w:rsid w:val="003D07A5"/>
    <w:rsid w:val="003E27E2"/>
    <w:rsid w:val="003E3F5E"/>
    <w:rsid w:val="003E5957"/>
    <w:rsid w:val="00406722"/>
    <w:rsid w:val="0041537A"/>
    <w:rsid w:val="00415A89"/>
    <w:rsid w:val="00423DD2"/>
    <w:rsid w:val="0042602C"/>
    <w:rsid w:val="00434CBC"/>
    <w:rsid w:val="004379D3"/>
    <w:rsid w:val="00442BD9"/>
    <w:rsid w:val="00455F64"/>
    <w:rsid w:val="00457099"/>
    <w:rsid w:val="00474A37"/>
    <w:rsid w:val="00475B46"/>
    <w:rsid w:val="00483124"/>
    <w:rsid w:val="00484EF2"/>
    <w:rsid w:val="00494D14"/>
    <w:rsid w:val="00497ABA"/>
    <w:rsid w:val="004C02DA"/>
    <w:rsid w:val="004C1546"/>
    <w:rsid w:val="004C3853"/>
    <w:rsid w:val="004C5DCE"/>
    <w:rsid w:val="004C6B43"/>
    <w:rsid w:val="004D400F"/>
    <w:rsid w:val="004F7CFB"/>
    <w:rsid w:val="005030D3"/>
    <w:rsid w:val="005108DE"/>
    <w:rsid w:val="00513E7B"/>
    <w:rsid w:val="00522304"/>
    <w:rsid w:val="00527DCF"/>
    <w:rsid w:val="005312B3"/>
    <w:rsid w:val="005433B4"/>
    <w:rsid w:val="005440A5"/>
    <w:rsid w:val="0056638A"/>
    <w:rsid w:val="005732E4"/>
    <w:rsid w:val="00584214"/>
    <w:rsid w:val="00587209"/>
    <w:rsid w:val="00587D2C"/>
    <w:rsid w:val="00592F6C"/>
    <w:rsid w:val="00595CCD"/>
    <w:rsid w:val="00596777"/>
    <w:rsid w:val="005A6DB1"/>
    <w:rsid w:val="005B3A8A"/>
    <w:rsid w:val="005B5195"/>
    <w:rsid w:val="005B72AA"/>
    <w:rsid w:val="005E11AE"/>
    <w:rsid w:val="005E1D05"/>
    <w:rsid w:val="005F6A2D"/>
    <w:rsid w:val="006033D9"/>
    <w:rsid w:val="0062586E"/>
    <w:rsid w:val="0062624E"/>
    <w:rsid w:val="00645DCE"/>
    <w:rsid w:val="00650C5C"/>
    <w:rsid w:val="006609E9"/>
    <w:rsid w:val="00666071"/>
    <w:rsid w:val="006E4CA8"/>
    <w:rsid w:val="00712957"/>
    <w:rsid w:val="007172BC"/>
    <w:rsid w:val="00725C20"/>
    <w:rsid w:val="00726200"/>
    <w:rsid w:val="00732E01"/>
    <w:rsid w:val="00733280"/>
    <w:rsid w:val="0073604A"/>
    <w:rsid w:val="007414A4"/>
    <w:rsid w:val="00743177"/>
    <w:rsid w:val="00755F90"/>
    <w:rsid w:val="00756398"/>
    <w:rsid w:val="007568D1"/>
    <w:rsid w:val="00763346"/>
    <w:rsid w:val="00765E9A"/>
    <w:rsid w:val="0076690A"/>
    <w:rsid w:val="00766E4D"/>
    <w:rsid w:val="00767116"/>
    <w:rsid w:val="00771177"/>
    <w:rsid w:val="0078376F"/>
    <w:rsid w:val="00785A73"/>
    <w:rsid w:val="007906B5"/>
    <w:rsid w:val="007B418C"/>
    <w:rsid w:val="007B7956"/>
    <w:rsid w:val="007D4613"/>
    <w:rsid w:val="007E3425"/>
    <w:rsid w:val="007F60C5"/>
    <w:rsid w:val="007F706B"/>
    <w:rsid w:val="008154E6"/>
    <w:rsid w:val="00815BF4"/>
    <w:rsid w:val="00823BE4"/>
    <w:rsid w:val="00834350"/>
    <w:rsid w:val="0083547B"/>
    <w:rsid w:val="00853D43"/>
    <w:rsid w:val="00856ACE"/>
    <w:rsid w:val="00882CB0"/>
    <w:rsid w:val="00890366"/>
    <w:rsid w:val="00892BA4"/>
    <w:rsid w:val="0089328B"/>
    <w:rsid w:val="008A65B2"/>
    <w:rsid w:val="008B167D"/>
    <w:rsid w:val="008C4C01"/>
    <w:rsid w:val="008C5230"/>
    <w:rsid w:val="008D1600"/>
    <w:rsid w:val="008D3565"/>
    <w:rsid w:val="008D794A"/>
    <w:rsid w:val="008E61A1"/>
    <w:rsid w:val="008F5DB2"/>
    <w:rsid w:val="00902D88"/>
    <w:rsid w:val="00912BB7"/>
    <w:rsid w:val="00920D10"/>
    <w:rsid w:val="00922119"/>
    <w:rsid w:val="00922BD9"/>
    <w:rsid w:val="00937EEB"/>
    <w:rsid w:val="00954639"/>
    <w:rsid w:val="00956623"/>
    <w:rsid w:val="009C322C"/>
    <w:rsid w:val="009C33A3"/>
    <w:rsid w:val="009D1599"/>
    <w:rsid w:val="009D20DE"/>
    <w:rsid w:val="009D44FA"/>
    <w:rsid w:val="009D472B"/>
    <w:rsid w:val="009E1188"/>
    <w:rsid w:val="009F37E3"/>
    <w:rsid w:val="00A00EBB"/>
    <w:rsid w:val="00A074B2"/>
    <w:rsid w:val="00A10181"/>
    <w:rsid w:val="00A13471"/>
    <w:rsid w:val="00A55A36"/>
    <w:rsid w:val="00A6075A"/>
    <w:rsid w:val="00A74C56"/>
    <w:rsid w:val="00A75809"/>
    <w:rsid w:val="00A76362"/>
    <w:rsid w:val="00A92C92"/>
    <w:rsid w:val="00AB7AC0"/>
    <w:rsid w:val="00AC0981"/>
    <w:rsid w:val="00AC7153"/>
    <w:rsid w:val="00AD79B6"/>
    <w:rsid w:val="00B0314B"/>
    <w:rsid w:val="00B06C13"/>
    <w:rsid w:val="00B070B9"/>
    <w:rsid w:val="00B10B50"/>
    <w:rsid w:val="00B34344"/>
    <w:rsid w:val="00B34409"/>
    <w:rsid w:val="00B37295"/>
    <w:rsid w:val="00B45793"/>
    <w:rsid w:val="00B5286A"/>
    <w:rsid w:val="00B64852"/>
    <w:rsid w:val="00B737B6"/>
    <w:rsid w:val="00B7603E"/>
    <w:rsid w:val="00B81418"/>
    <w:rsid w:val="00B9222F"/>
    <w:rsid w:val="00BA719B"/>
    <w:rsid w:val="00BB5348"/>
    <w:rsid w:val="00BB7A6B"/>
    <w:rsid w:val="00BD61CF"/>
    <w:rsid w:val="00BE29BE"/>
    <w:rsid w:val="00BE2FD1"/>
    <w:rsid w:val="00BE73A6"/>
    <w:rsid w:val="00BF0F76"/>
    <w:rsid w:val="00C0001F"/>
    <w:rsid w:val="00C10EB8"/>
    <w:rsid w:val="00C10F3E"/>
    <w:rsid w:val="00C10FA1"/>
    <w:rsid w:val="00C13552"/>
    <w:rsid w:val="00C26794"/>
    <w:rsid w:val="00C34420"/>
    <w:rsid w:val="00C42594"/>
    <w:rsid w:val="00C52753"/>
    <w:rsid w:val="00C57062"/>
    <w:rsid w:val="00C57117"/>
    <w:rsid w:val="00C94340"/>
    <w:rsid w:val="00CB6739"/>
    <w:rsid w:val="00CC50D6"/>
    <w:rsid w:val="00CC5A6B"/>
    <w:rsid w:val="00CD1425"/>
    <w:rsid w:val="00CF1270"/>
    <w:rsid w:val="00D05C1B"/>
    <w:rsid w:val="00D06DD2"/>
    <w:rsid w:val="00D108A6"/>
    <w:rsid w:val="00D17C04"/>
    <w:rsid w:val="00D20B53"/>
    <w:rsid w:val="00D2153E"/>
    <w:rsid w:val="00D25A97"/>
    <w:rsid w:val="00D357E4"/>
    <w:rsid w:val="00D55645"/>
    <w:rsid w:val="00D73CF2"/>
    <w:rsid w:val="00D76736"/>
    <w:rsid w:val="00D80299"/>
    <w:rsid w:val="00DA1562"/>
    <w:rsid w:val="00DE5DD6"/>
    <w:rsid w:val="00DF21A1"/>
    <w:rsid w:val="00DF60B8"/>
    <w:rsid w:val="00E04CA7"/>
    <w:rsid w:val="00E056CF"/>
    <w:rsid w:val="00E109CD"/>
    <w:rsid w:val="00E113C7"/>
    <w:rsid w:val="00E41B75"/>
    <w:rsid w:val="00E46621"/>
    <w:rsid w:val="00E52D75"/>
    <w:rsid w:val="00E551C3"/>
    <w:rsid w:val="00E611E4"/>
    <w:rsid w:val="00E66D5A"/>
    <w:rsid w:val="00E76D9F"/>
    <w:rsid w:val="00E77F5C"/>
    <w:rsid w:val="00E8060D"/>
    <w:rsid w:val="00E86B0F"/>
    <w:rsid w:val="00E94E70"/>
    <w:rsid w:val="00EA0FC7"/>
    <w:rsid w:val="00EA1AC0"/>
    <w:rsid w:val="00EB71ED"/>
    <w:rsid w:val="00ED1F35"/>
    <w:rsid w:val="00EF06D4"/>
    <w:rsid w:val="00EF7220"/>
    <w:rsid w:val="00F13587"/>
    <w:rsid w:val="00F236DF"/>
    <w:rsid w:val="00F2549E"/>
    <w:rsid w:val="00F3497D"/>
    <w:rsid w:val="00F3540C"/>
    <w:rsid w:val="00F43E3C"/>
    <w:rsid w:val="00F4756B"/>
    <w:rsid w:val="00F53E27"/>
    <w:rsid w:val="00F9363B"/>
    <w:rsid w:val="00FA37D7"/>
    <w:rsid w:val="00FA54F5"/>
    <w:rsid w:val="00FF33F4"/>
    <w:rsid w:val="00FF399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3BBC5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5327E"/>
    <w:pPr>
      <w:spacing w:line="280" w:lineRule="atLeast"/>
    </w:pPr>
    <w:rPr>
      <w:rFonts w:ascii="Lucida Sans" w:eastAsia="Times New Roman" w:hAnsi="Lucida Sans"/>
      <w:sz w:val="18"/>
      <w:szCs w:val="18"/>
    </w:rPr>
  </w:style>
  <w:style w:type="paragraph" w:styleId="Kop1">
    <w:name w:val="heading 1"/>
    <w:basedOn w:val="Standaard"/>
    <w:next w:val="Standaard"/>
    <w:link w:val="Kop1Char"/>
    <w:qFormat/>
    <w:rsid w:val="002E28D0"/>
    <w:pPr>
      <w:keepNext/>
      <w:tabs>
        <w:tab w:val="num" w:pos="1021"/>
      </w:tabs>
      <w:spacing w:after="260"/>
      <w:ind w:left="1021" w:hanging="1021"/>
      <w:outlineLvl w:val="0"/>
    </w:pPr>
    <w:rPr>
      <w:rFonts w:eastAsia="Calibri"/>
      <w:b/>
      <w:caps/>
    </w:rPr>
  </w:style>
  <w:style w:type="paragraph" w:styleId="Kop2">
    <w:name w:val="heading 2"/>
    <w:aliases w:val="Paragraaf"/>
    <w:basedOn w:val="Standaard"/>
    <w:next w:val="Standaard"/>
    <w:link w:val="Kop2Char"/>
    <w:qFormat/>
    <w:rsid w:val="00484EF2"/>
    <w:pPr>
      <w:keepNext/>
      <w:numPr>
        <w:ilvl w:val="1"/>
        <w:numId w:val="2"/>
      </w:numPr>
      <w:tabs>
        <w:tab w:val="left" w:pos="567"/>
      </w:tabs>
      <w:spacing w:before="240" w:after="240" w:line="240" w:lineRule="auto"/>
      <w:outlineLvl w:val="1"/>
    </w:pPr>
    <w:rPr>
      <w:rFonts w:ascii="Univers" w:hAnsi="Univers"/>
      <w:b/>
      <w:sz w:val="23"/>
    </w:rPr>
  </w:style>
  <w:style w:type="paragraph" w:styleId="Kop3">
    <w:name w:val="heading 3"/>
    <w:basedOn w:val="Standaard"/>
    <w:next w:val="Standaard"/>
    <w:link w:val="Kop3Char"/>
    <w:qFormat/>
    <w:rsid w:val="002E28D0"/>
    <w:pPr>
      <w:tabs>
        <w:tab w:val="num" w:pos="1021"/>
      </w:tabs>
      <w:ind w:left="1021" w:hanging="1021"/>
      <w:outlineLvl w:val="2"/>
    </w:pPr>
    <w:rPr>
      <w:rFonts w:eastAsia="Calibri"/>
    </w:rPr>
  </w:style>
  <w:style w:type="paragraph" w:styleId="Kop4">
    <w:name w:val="heading 4"/>
    <w:basedOn w:val="Standaard"/>
    <w:next w:val="Standaard"/>
    <w:link w:val="Kop4Char"/>
    <w:qFormat/>
    <w:rsid w:val="002E28D0"/>
    <w:pPr>
      <w:tabs>
        <w:tab w:val="num" w:pos="1021"/>
      </w:tabs>
      <w:ind w:left="1021" w:hanging="1021"/>
      <w:outlineLvl w:val="3"/>
    </w:pPr>
    <w:rPr>
      <w:rFonts w:eastAsia="Calibri"/>
    </w:rPr>
  </w:style>
  <w:style w:type="paragraph" w:styleId="Kop9">
    <w:name w:val="heading 9"/>
    <w:basedOn w:val="Standaard"/>
    <w:next w:val="Standaard"/>
    <w:link w:val="Kop9Char"/>
    <w:uiPriority w:val="99"/>
    <w:qFormat/>
    <w:rsid w:val="00484EF2"/>
    <w:pPr>
      <w:numPr>
        <w:numId w:val="1"/>
      </w:numPr>
      <w:tabs>
        <w:tab w:val="clear" w:pos="567"/>
        <w:tab w:val="num" w:pos="1584"/>
      </w:tabs>
      <w:spacing w:before="240" w:after="60"/>
      <w:ind w:left="1584" w:hanging="1584"/>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Paragraaf Char"/>
    <w:link w:val="Kop2"/>
    <w:uiPriority w:val="99"/>
    <w:rsid w:val="00484EF2"/>
    <w:rPr>
      <w:rFonts w:ascii="Univers" w:eastAsia="Times New Roman" w:hAnsi="Univers" w:cs="Times New Roman"/>
      <w:b/>
      <w:sz w:val="23"/>
      <w:szCs w:val="18"/>
      <w:lang w:eastAsia="nl-NL"/>
    </w:rPr>
  </w:style>
  <w:style w:type="character" w:customStyle="1" w:styleId="Kop9Char">
    <w:name w:val="Kop 9 Char"/>
    <w:link w:val="Kop9"/>
    <w:uiPriority w:val="99"/>
    <w:rsid w:val="00484EF2"/>
    <w:rPr>
      <w:rFonts w:ascii="Verdana" w:eastAsia="Times New Roman" w:hAnsi="Verdana" w:cs="Times New Roman"/>
      <w:b/>
      <w:i/>
      <w:sz w:val="18"/>
      <w:szCs w:val="18"/>
      <w:lang w:eastAsia="nl-NL"/>
    </w:rPr>
  </w:style>
  <w:style w:type="character" w:styleId="Verwijzingopmerking">
    <w:name w:val="annotation reference"/>
    <w:unhideWhenUsed/>
    <w:rsid w:val="00484EF2"/>
    <w:rPr>
      <w:sz w:val="16"/>
      <w:szCs w:val="16"/>
    </w:rPr>
  </w:style>
  <w:style w:type="paragraph" w:styleId="Tekstopmerking">
    <w:name w:val="annotation text"/>
    <w:basedOn w:val="Standaard"/>
    <w:link w:val="TekstopmerkingChar"/>
    <w:unhideWhenUsed/>
    <w:rsid w:val="00BB7A6B"/>
    <w:rPr>
      <w:sz w:val="20"/>
      <w:szCs w:val="20"/>
    </w:rPr>
  </w:style>
  <w:style w:type="character" w:customStyle="1" w:styleId="TekstopmerkingChar">
    <w:name w:val="Tekst opmerking Char"/>
    <w:link w:val="Tekstopmerking"/>
    <w:rsid w:val="00BB7A6B"/>
    <w:rPr>
      <w:rFonts w:ascii="Lucida Sans" w:eastAsia="Times New Roman" w:hAnsi="Lucida Sans"/>
    </w:rPr>
  </w:style>
  <w:style w:type="paragraph" w:styleId="Onderwerpvanopmerking">
    <w:name w:val="annotation subject"/>
    <w:basedOn w:val="Standaard"/>
    <w:next w:val="Standaard"/>
    <w:link w:val="OnderwerpvanopmerkingChar"/>
    <w:uiPriority w:val="99"/>
    <w:semiHidden/>
    <w:unhideWhenUsed/>
    <w:rsid w:val="0025327E"/>
    <w:pPr>
      <w:spacing w:line="240" w:lineRule="auto"/>
    </w:pPr>
    <w:rPr>
      <w:b/>
      <w:bCs/>
      <w:sz w:val="20"/>
      <w:szCs w:val="20"/>
    </w:rPr>
  </w:style>
  <w:style w:type="character" w:customStyle="1" w:styleId="OnderwerpvanopmerkingChar">
    <w:name w:val="Onderwerp van opmerking Char"/>
    <w:link w:val="Onderwerpvanopmerking"/>
    <w:uiPriority w:val="99"/>
    <w:semiHidden/>
    <w:rsid w:val="00484EF2"/>
    <w:rPr>
      <w:rFonts w:ascii="Verdana" w:eastAsia="Times New Roman" w:hAnsi="Verdana" w:cs="Times New Roman"/>
      <w:b/>
      <w:bCs/>
      <w:sz w:val="20"/>
      <w:szCs w:val="20"/>
      <w:lang w:eastAsia="nl-NL"/>
    </w:rPr>
  </w:style>
  <w:style w:type="paragraph" w:styleId="Ballontekst">
    <w:name w:val="Balloon Text"/>
    <w:basedOn w:val="Standaard"/>
    <w:link w:val="BallontekstChar"/>
    <w:uiPriority w:val="99"/>
    <w:semiHidden/>
    <w:unhideWhenUsed/>
    <w:rsid w:val="00484EF2"/>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484EF2"/>
    <w:rPr>
      <w:rFonts w:ascii="Tahoma" w:eastAsia="Times New Roman" w:hAnsi="Tahoma" w:cs="Tahoma"/>
      <w:sz w:val="16"/>
      <w:szCs w:val="16"/>
      <w:lang w:eastAsia="nl-NL"/>
    </w:rPr>
  </w:style>
  <w:style w:type="paragraph" w:customStyle="1" w:styleId="iTabeltekst">
    <w:name w:val="i Tabeltekst"/>
    <w:basedOn w:val="Standaard"/>
    <w:rsid w:val="001544F9"/>
    <w:rPr>
      <w:rFonts w:ascii="ScalaOT-Regular" w:hAnsi="ScalaOT-Regular"/>
      <w:spacing w:val="4"/>
      <w:szCs w:val="20"/>
    </w:rPr>
  </w:style>
  <w:style w:type="paragraph" w:styleId="Voetnoottekst">
    <w:name w:val="footnote text"/>
    <w:basedOn w:val="Standaard"/>
    <w:link w:val="VoetnoottekstChar"/>
    <w:rsid w:val="008A65B2"/>
    <w:pPr>
      <w:tabs>
        <w:tab w:val="left" w:pos="170"/>
      </w:tabs>
      <w:spacing w:before="100" w:after="100" w:line="240" w:lineRule="auto"/>
      <w:ind w:left="113" w:hanging="113"/>
    </w:pPr>
    <w:rPr>
      <w:rFonts w:ascii="Times New Roman" w:hAnsi="Times New Roman"/>
      <w:spacing w:val="4"/>
      <w:szCs w:val="20"/>
    </w:rPr>
  </w:style>
  <w:style w:type="character" w:customStyle="1" w:styleId="VoetnoottekstChar">
    <w:name w:val="Voetnoottekst Char"/>
    <w:link w:val="Voetnoottekst"/>
    <w:rsid w:val="008A65B2"/>
    <w:rPr>
      <w:rFonts w:ascii="Times New Roman" w:eastAsia="Times New Roman" w:hAnsi="Times New Roman" w:cs="Times New Roman"/>
      <w:spacing w:val="4"/>
      <w:sz w:val="18"/>
      <w:szCs w:val="20"/>
      <w:lang w:eastAsia="nl-NL"/>
    </w:rPr>
  </w:style>
  <w:style w:type="character" w:styleId="Voetnootmarkering">
    <w:name w:val="footnote reference"/>
    <w:semiHidden/>
    <w:rsid w:val="008A65B2"/>
    <w:rPr>
      <w:vertAlign w:val="superscript"/>
    </w:rPr>
  </w:style>
  <w:style w:type="paragraph" w:styleId="Plattetekst">
    <w:name w:val="Body Text"/>
    <w:basedOn w:val="Standaard"/>
    <w:link w:val="PlattetekstChar"/>
    <w:rsid w:val="008A65B2"/>
    <w:pPr>
      <w:spacing w:line="320" w:lineRule="exact"/>
    </w:pPr>
    <w:rPr>
      <w:rFonts w:ascii="Palatino Linotype" w:hAnsi="Palatino Linotype"/>
      <w:sz w:val="22"/>
      <w:szCs w:val="20"/>
      <w:lang w:eastAsia="en-US"/>
    </w:rPr>
  </w:style>
  <w:style w:type="character" w:customStyle="1" w:styleId="PlattetekstChar">
    <w:name w:val="Platte tekst Char"/>
    <w:link w:val="Plattetekst"/>
    <w:rsid w:val="008A65B2"/>
    <w:rPr>
      <w:rFonts w:ascii="Palatino Linotype" w:eastAsia="Times New Roman" w:hAnsi="Palatino Linotype" w:cs="Times New Roman"/>
      <w:szCs w:val="20"/>
    </w:rPr>
  </w:style>
  <w:style w:type="paragraph" w:customStyle="1" w:styleId="Nummering">
    <w:name w:val="Nummering"/>
    <w:basedOn w:val="Standaard"/>
    <w:rsid w:val="008A65B2"/>
    <w:pPr>
      <w:widowControl w:val="0"/>
      <w:numPr>
        <w:numId w:val="4"/>
      </w:numPr>
      <w:tabs>
        <w:tab w:val="left" w:pos="1021"/>
        <w:tab w:val="left" w:pos="1446"/>
        <w:tab w:val="left" w:pos="2041"/>
        <w:tab w:val="left" w:pos="2466"/>
        <w:tab w:val="left" w:pos="2552"/>
        <w:tab w:val="left" w:pos="2977"/>
      </w:tabs>
      <w:autoSpaceDE w:val="0"/>
      <w:autoSpaceDN w:val="0"/>
      <w:adjustRightInd w:val="0"/>
      <w:spacing w:line="240" w:lineRule="auto"/>
    </w:pPr>
    <w:rPr>
      <w:rFonts w:ascii="Shruti" w:hAnsi="Shruti"/>
      <w:sz w:val="24"/>
      <w:szCs w:val="24"/>
      <w:lang w:val="en-US"/>
    </w:rPr>
  </w:style>
  <w:style w:type="paragraph" w:customStyle="1" w:styleId="Nummering2">
    <w:name w:val="Nummering2"/>
    <w:basedOn w:val="Standaard"/>
    <w:rsid w:val="008A65B2"/>
    <w:pPr>
      <w:widowControl w:val="0"/>
      <w:numPr>
        <w:numId w:val="5"/>
      </w:numPr>
      <w:tabs>
        <w:tab w:val="left" w:pos="1021"/>
        <w:tab w:val="left" w:pos="1446"/>
        <w:tab w:val="left" w:pos="2041"/>
        <w:tab w:val="left" w:pos="2466"/>
        <w:tab w:val="left" w:pos="2552"/>
        <w:tab w:val="left" w:pos="2977"/>
      </w:tabs>
      <w:autoSpaceDE w:val="0"/>
      <w:autoSpaceDN w:val="0"/>
      <w:adjustRightInd w:val="0"/>
      <w:spacing w:line="240" w:lineRule="auto"/>
    </w:pPr>
    <w:rPr>
      <w:rFonts w:ascii="Shruti" w:hAnsi="Shruti"/>
      <w:sz w:val="24"/>
      <w:szCs w:val="24"/>
      <w:lang w:val="en-US"/>
    </w:rPr>
  </w:style>
  <w:style w:type="character" w:customStyle="1" w:styleId="Kop1Char">
    <w:name w:val="Kop 1 Char"/>
    <w:link w:val="Kop1"/>
    <w:rsid w:val="002E28D0"/>
    <w:rPr>
      <w:rFonts w:ascii="Verdana" w:eastAsia="Calibri" w:hAnsi="Verdana" w:cs="Times New Roman"/>
      <w:b/>
      <w:caps/>
      <w:sz w:val="17"/>
      <w:szCs w:val="18"/>
      <w:lang w:eastAsia="nl-NL"/>
    </w:rPr>
  </w:style>
  <w:style w:type="character" w:customStyle="1" w:styleId="Kop3Char">
    <w:name w:val="Kop 3 Char"/>
    <w:link w:val="Kop3"/>
    <w:rsid w:val="002E28D0"/>
    <w:rPr>
      <w:rFonts w:ascii="Verdana" w:eastAsia="Calibri" w:hAnsi="Verdana" w:cs="Times New Roman"/>
      <w:sz w:val="17"/>
      <w:szCs w:val="18"/>
      <w:lang w:eastAsia="nl-NL"/>
    </w:rPr>
  </w:style>
  <w:style w:type="character" w:customStyle="1" w:styleId="Kop4Char">
    <w:name w:val="Kop 4 Char"/>
    <w:link w:val="Kop4"/>
    <w:rsid w:val="002E28D0"/>
    <w:rPr>
      <w:rFonts w:ascii="Verdana" w:eastAsia="Calibri" w:hAnsi="Verdana" w:cs="Times New Roman"/>
      <w:sz w:val="17"/>
      <w:szCs w:val="18"/>
      <w:lang w:eastAsia="nl-NL"/>
    </w:rPr>
  </w:style>
  <w:style w:type="paragraph" w:customStyle="1" w:styleId="Lichtraster-accent31">
    <w:name w:val="Licht raster - accent 31"/>
    <w:basedOn w:val="Standaard"/>
    <w:uiPriority w:val="34"/>
    <w:qFormat/>
    <w:rsid w:val="00F236DF"/>
    <w:pPr>
      <w:ind w:left="720"/>
      <w:contextualSpacing/>
    </w:pPr>
  </w:style>
  <w:style w:type="paragraph" w:styleId="Koptekst">
    <w:name w:val="header"/>
    <w:basedOn w:val="Standaard"/>
    <w:link w:val="KoptekstChar"/>
    <w:unhideWhenUsed/>
    <w:rsid w:val="00127BA5"/>
    <w:pPr>
      <w:tabs>
        <w:tab w:val="center" w:pos="4513"/>
        <w:tab w:val="right" w:pos="9026"/>
      </w:tabs>
      <w:spacing w:line="240" w:lineRule="auto"/>
    </w:pPr>
  </w:style>
  <w:style w:type="character" w:customStyle="1" w:styleId="KoptekstChar">
    <w:name w:val="Koptekst Char"/>
    <w:link w:val="Koptekst"/>
    <w:uiPriority w:val="99"/>
    <w:rsid w:val="00127BA5"/>
    <w:rPr>
      <w:rFonts w:ascii="Verdana" w:eastAsia="Times New Roman" w:hAnsi="Verdana" w:cs="Times New Roman"/>
      <w:sz w:val="17"/>
      <w:szCs w:val="18"/>
      <w:lang w:eastAsia="nl-NL"/>
    </w:rPr>
  </w:style>
  <w:style w:type="paragraph" w:styleId="Voettekst">
    <w:name w:val="footer"/>
    <w:basedOn w:val="Standaard"/>
    <w:link w:val="VoettekstChar"/>
    <w:uiPriority w:val="99"/>
    <w:unhideWhenUsed/>
    <w:rsid w:val="00127BA5"/>
    <w:pPr>
      <w:tabs>
        <w:tab w:val="center" w:pos="4513"/>
        <w:tab w:val="right" w:pos="9026"/>
      </w:tabs>
      <w:spacing w:line="240" w:lineRule="auto"/>
    </w:pPr>
  </w:style>
  <w:style w:type="character" w:customStyle="1" w:styleId="VoettekstChar">
    <w:name w:val="Voettekst Char"/>
    <w:link w:val="Voettekst"/>
    <w:uiPriority w:val="99"/>
    <w:rsid w:val="00127BA5"/>
    <w:rPr>
      <w:rFonts w:ascii="Verdana" w:eastAsia="Times New Roman" w:hAnsi="Verdana" w:cs="Times New Roman"/>
      <w:sz w:val="17"/>
      <w:szCs w:val="18"/>
      <w:lang w:eastAsia="nl-NL"/>
    </w:rPr>
  </w:style>
  <w:style w:type="paragraph" w:styleId="Titel">
    <w:name w:val="Title"/>
    <w:basedOn w:val="Standaard"/>
    <w:link w:val="TitelChar"/>
    <w:qFormat/>
    <w:rsid w:val="001B1183"/>
    <w:pPr>
      <w:spacing w:line="240" w:lineRule="auto"/>
      <w:jc w:val="center"/>
    </w:pPr>
    <w:rPr>
      <w:rFonts w:ascii="Times New Roman" w:hAnsi="Times New Roman"/>
      <w:sz w:val="32"/>
      <w:szCs w:val="20"/>
    </w:rPr>
  </w:style>
  <w:style w:type="character" w:customStyle="1" w:styleId="TitelChar">
    <w:name w:val="Titel Char"/>
    <w:link w:val="Titel"/>
    <w:rsid w:val="001B1183"/>
    <w:rPr>
      <w:rFonts w:ascii="Times New Roman" w:eastAsia="Times New Roman" w:hAnsi="Times New Roman"/>
      <w:sz w:val="32"/>
    </w:rPr>
  </w:style>
  <w:style w:type="table" w:styleId="Tabelraster">
    <w:name w:val="Table Grid"/>
    <w:basedOn w:val="Standaardtabel"/>
    <w:uiPriority w:val="59"/>
    <w:rsid w:val="00F4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9C33A3"/>
    <w:pPr>
      <w:ind w:left="567"/>
    </w:pPr>
    <w:rPr>
      <w:rFonts w:eastAsia="Calibri"/>
      <w:szCs w:val="22"/>
      <w:lang w:eastAsia="en-US"/>
    </w:rPr>
  </w:style>
  <w:style w:type="character" w:customStyle="1" w:styleId="LijstalineaChar">
    <w:name w:val="Lijstalinea Char"/>
    <w:basedOn w:val="Standaardalinea-lettertype"/>
    <w:link w:val="Lijstalinea"/>
    <w:uiPriority w:val="34"/>
    <w:locked/>
    <w:rsid w:val="009C33A3"/>
    <w:rPr>
      <w:rFonts w:ascii="Lucida Sans" w:hAnsi="Lucida Sans"/>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customXml" Target="../customXml/item5.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16;#Bouw- en aanbestedingsrecht|e6a0dd8a-00fe-4931-8fd4-4f9177885997;#150;#Aanbestedingsrecht adviezen|75315fa5-9b21-4f37-99a9-6f76484107ef;#305;#Sector AFD Crediteurenadministratie|e9d64891-bdcb-41d1-8e8d-734a5978a4d1;#20;#Provincies en gemeenten|fd63cead-3de8-4944-b412-861a9baa5d82;#1;#04|{40fe9094-e33c-414b-b5a0-922f24e43a27};#306;#Provincie Noord-Holland|0431c69d-0795-4f21-9c29-c3bc7c469a0a]]></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291B3434C6A054B81584A43C907F5D5" ma:contentTypeVersion="7" ma:contentTypeDescription="Een nieuw document maken." ma:contentTypeScope="" ma:versionID="16b45bd334bdba026fbee59b83d0ada1">
  <xsd:schema xmlns:xsd="http://www.w3.org/2001/XMLSchema" xmlns:xs="http://www.w3.org/2001/XMLSchema" xmlns:p="http://schemas.microsoft.com/office/2006/metadata/properties" xmlns:ns2="41bcbea5-40bd-4756-951b-bf245c290073" xmlns:ns3="1c53267e-db60-46ff-98dc-41babd573900" targetNamespace="http://schemas.microsoft.com/office/2006/metadata/properties" ma:root="true" ma:fieldsID="ae902d630a185929aa5a607779711ed6" ns2:_="" ns3:_="">
    <xsd:import namespace="41bcbea5-40bd-4756-951b-bf245c290073"/>
    <xsd:import namespace="1c53267e-db60-46ff-98dc-41babd5739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bcbea5-40bd-4756-951b-bf245c290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53267e-db60-46ff-98dc-41babd573900"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867972-D2A2-4A8F-882A-6DD3C039E26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6959140-650D-467F-863D-98D661C8A8CC}">
  <ds:schemaRefs>
    <ds:schemaRef ds:uri="http://schemas.openxmlformats.org/officeDocument/2006/bibliography"/>
  </ds:schemaRefs>
</ds:datastoreItem>
</file>

<file path=customXml/itemProps3.xml><?xml version="1.0" encoding="utf-8"?>
<ds:datastoreItem xmlns:ds="http://schemas.openxmlformats.org/officeDocument/2006/customXml" ds:itemID="{37CACE1D-76FF-4970-B274-84AA76594C00}"/>
</file>

<file path=customXml/itemProps4.xml><?xml version="1.0" encoding="utf-8"?>
<ds:datastoreItem xmlns:ds="http://schemas.openxmlformats.org/officeDocument/2006/customXml" ds:itemID="{A37BF45F-D9EB-4DDB-9D90-03DC8CD925D7}"/>
</file>

<file path=customXml/itemProps5.xml><?xml version="1.0" encoding="utf-8"?>
<ds:datastoreItem xmlns:ds="http://schemas.openxmlformats.org/officeDocument/2006/customXml" ds:itemID="{C0F430E5-9E12-4B22-887A-E5F55DC95B07}"/>
</file>

<file path=docProps/app.xml><?xml version="1.0" encoding="utf-8"?>
<Properties xmlns="http://schemas.openxmlformats.org/officeDocument/2006/extended-properties" xmlns:vt="http://schemas.openxmlformats.org/officeDocument/2006/docPropsVTypes">
  <Template>A74A7955</Template>
  <TotalTime>0</TotalTime>
  <Pages>16</Pages>
  <Words>3451</Words>
  <Characters>18982</Characters>
  <Application>Microsoft Office Word</Application>
  <DocSecurity>0</DocSecurity>
  <Lines>158</Lines>
  <Paragraphs>44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2019-08-13T13:25:00Z</dcterms:created>
  <dcterms:modified xsi:type="dcterms:W3CDTF">2019-08-13T13:26:00Z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0x0101001291B3434C6A054B81584A43C907F5D5</vt:lpwstr>
  </property>
</Properties>
</file>